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CF7D342" w:rsidR="001E41F3" w:rsidRPr="00BB6F96" w:rsidRDefault="001E41F3">
      <w:pPr>
        <w:pStyle w:val="CRCoverPage"/>
        <w:tabs>
          <w:tab w:val="right" w:pos="9639"/>
        </w:tabs>
        <w:spacing w:after="0"/>
        <w:rPr>
          <w:b/>
          <w:i/>
          <w:noProof/>
          <w:sz w:val="28"/>
        </w:rPr>
      </w:pPr>
      <w:r w:rsidRPr="00BB6F96">
        <w:rPr>
          <w:b/>
          <w:noProof/>
          <w:sz w:val="24"/>
        </w:rPr>
        <w:t>3GPP TSG-</w:t>
      </w:r>
      <w:r w:rsidR="00E80DFC">
        <w:fldChar w:fldCharType="begin"/>
      </w:r>
      <w:r w:rsidR="00E80DFC">
        <w:instrText xml:space="preserve"> DOCPROPERTY  TSG/WGRef  \* MERGEFORMAT </w:instrText>
      </w:r>
      <w:r w:rsidR="00E80DFC">
        <w:fldChar w:fldCharType="separate"/>
      </w:r>
      <w:r w:rsidR="003609EF" w:rsidRPr="00BB6F96">
        <w:rPr>
          <w:b/>
          <w:noProof/>
          <w:sz w:val="24"/>
        </w:rPr>
        <w:t>SA2</w:t>
      </w:r>
      <w:r w:rsidR="00E80DFC">
        <w:rPr>
          <w:b/>
          <w:noProof/>
          <w:sz w:val="24"/>
        </w:rPr>
        <w:fldChar w:fldCharType="end"/>
      </w:r>
      <w:r w:rsidR="00C66BA2" w:rsidRPr="00BB6F96">
        <w:rPr>
          <w:b/>
          <w:noProof/>
          <w:sz w:val="24"/>
        </w:rPr>
        <w:t xml:space="preserve"> </w:t>
      </w:r>
      <w:r w:rsidRPr="00BB6F96">
        <w:rPr>
          <w:b/>
          <w:noProof/>
          <w:sz w:val="24"/>
        </w:rPr>
        <w:t>Meeting #</w:t>
      </w:r>
      <w:r w:rsidR="00E80DFC">
        <w:fldChar w:fldCharType="begin"/>
      </w:r>
      <w:r w:rsidR="00E80DFC">
        <w:instrText xml:space="preserve"> DOCPROPERTY  MtgSeq  \* MERGEFORMAT </w:instrText>
      </w:r>
      <w:r w:rsidR="00E80DFC">
        <w:fldChar w:fldCharType="separate"/>
      </w:r>
      <w:r w:rsidR="00EB09B7" w:rsidRPr="00BB6F96">
        <w:rPr>
          <w:b/>
          <w:noProof/>
          <w:sz w:val="24"/>
        </w:rPr>
        <w:t>16</w:t>
      </w:r>
      <w:r w:rsidR="002C0E34" w:rsidRPr="00BB6F96">
        <w:rPr>
          <w:b/>
          <w:noProof/>
          <w:sz w:val="24"/>
        </w:rPr>
        <w:t>5</w:t>
      </w:r>
      <w:r w:rsidR="00E80DFC">
        <w:rPr>
          <w:b/>
          <w:noProof/>
          <w:sz w:val="24"/>
        </w:rPr>
        <w:fldChar w:fldCharType="end"/>
      </w:r>
      <w:r w:rsidR="00C76D82" w:rsidRPr="00BB6F96">
        <w:fldChar w:fldCharType="begin"/>
      </w:r>
      <w:r w:rsidR="00C76D82" w:rsidRPr="00BB6F96">
        <w:instrText xml:space="preserve"> DOCPROPERTY  MtgTitle  \* MERGEFORMAT </w:instrText>
      </w:r>
      <w:r w:rsidR="00C76D82" w:rsidRPr="00BB6F96">
        <w:fldChar w:fldCharType="end"/>
      </w:r>
      <w:r w:rsidRPr="00BB6F96">
        <w:rPr>
          <w:b/>
          <w:i/>
          <w:noProof/>
          <w:sz w:val="28"/>
        </w:rPr>
        <w:tab/>
      </w:r>
      <w:r w:rsidR="00A93F18" w:rsidRPr="00A93F18">
        <w:rPr>
          <w:b/>
          <w:i/>
          <w:noProof/>
          <w:sz w:val="28"/>
        </w:rPr>
        <w:t>S2-2411774</w:t>
      </w:r>
    </w:p>
    <w:p w14:paraId="57C57332" w14:textId="2B4D144D" w:rsidR="00846220" w:rsidRDefault="00846220" w:rsidP="00846220">
      <w:pPr>
        <w:pStyle w:val="CRCoverPage"/>
        <w:tabs>
          <w:tab w:val="right" w:pos="9639"/>
        </w:tabs>
        <w:outlineLvl w:val="0"/>
        <w:rPr>
          <w:b/>
          <w:noProof/>
          <w:sz w:val="24"/>
        </w:rPr>
      </w:pPr>
      <w:r w:rsidRPr="00007B00">
        <w:rPr>
          <w:rFonts w:cs="Arial"/>
          <w:b/>
          <w:noProof/>
          <w:sz w:val="24"/>
          <w:szCs w:val="24"/>
          <w:lang w:eastAsia="ko-KR"/>
        </w:rPr>
        <w:t>Orlando, USA, November 18 – 22, 2024</w:t>
      </w:r>
      <w:r>
        <w:rPr>
          <w:b/>
          <w:bCs/>
          <w:sz w:val="24"/>
        </w:rPr>
        <w:tab/>
      </w:r>
      <w:r>
        <w:rPr>
          <w:rFonts w:cs="Arial"/>
          <w:b/>
          <w:bCs/>
          <w:color w:val="0000FF"/>
        </w:rPr>
        <w:t xml:space="preserve">(revision of </w:t>
      </w:r>
      <w:r w:rsidRPr="00846220">
        <w:rPr>
          <w:rFonts w:cs="Arial"/>
          <w:b/>
          <w:bCs/>
          <w:color w:val="0000FF"/>
        </w:rPr>
        <w:t>S2-2410931</w:t>
      </w:r>
      <w:r>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B6F9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BB6F96" w:rsidRDefault="00305409" w:rsidP="00E34898">
            <w:pPr>
              <w:pStyle w:val="CRCoverPage"/>
              <w:spacing w:after="0"/>
              <w:jc w:val="right"/>
              <w:rPr>
                <w:i/>
                <w:noProof/>
              </w:rPr>
            </w:pPr>
            <w:r w:rsidRPr="00BB6F96">
              <w:rPr>
                <w:i/>
                <w:noProof/>
                <w:sz w:val="14"/>
              </w:rPr>
              <w:t>CR-Form-v</w:t>
            </w:r>
            <w:r w:rsidR="008863B9" w:rsidRPr="00BB6F96">
              <w:rPr>
                <w:i/>
                <w:noProof/>
                <w:sz w:val="14"/>
              </w:rPr>
              <w:t>12.</w:t>
            </w:r>
            <w:r w:rsidR="009531B0" w:rsidRPr="00BB6F96">
              <w:rPr>
                <w:i/>
                <w:noProof/>
                <w:sz w:val="14"/>
              </w:rPr>
              <w:t>3</w:t>
            </w:r>
          </w:p>
        </w:tc>
      </w:tr>
      <w:tr w:rsidR="001E41F3" w:rsidRPr="00BB6F96" w14:paraId="3FBB62B8" w14:textId="77777777" w:rsidTr="00547111">
        <w:tc>
          <w:tcPr>
            <w:tcW w:w="9641" w:type="dxa"/>
            <w:gridSpan w:val="9"/>
            <w:tcBorders>
              <w:left w:val="single" w:sz="4" w:space="0" w:color="auto"/>
              <w:right w:val="single" w:sz="4" w:space="0" w:color="auto"/>
            </w:tcBorders>
          </w:tcPr>
          <w:p w14:paraId="79AB67D6" w14:textId="77777777" w:rsidR="001E41F3" w:rsidRPr="00BB6F96" w:rsidRDefault="001E41F3">
            <w:pPr>
              <w:pStyle w:val="CRCoverPage"/>
              <w:spacing w:after="0"/>
              <w:jc w:val="center"/>
              <w:rPr>
                <w:noProof/>
              </w:rPr>
            </w:pPr>
            <w:r w:rsidRPr="00BB6F96">
              <w:rPr>
                <w:b/>
                <w:noProof/>
                <w:sz w:val="32"/>
              </w:rPr>
              <w:t>CHANGE REQUEST</w:t>
            </w:r>
          </w:p>
        </w:tc>
      </w:tr>
      <w:tr w:rsidR="001E41F3" w:rsidRPr="00BB6F96" w14:paraId="79946B04" w14:textId="77777777" w:rsidTr="00547111">
        <w:tc>
          <w:tcPr>
            <w:tcW w:w="9641" w:type="dxa"/>
            <w:gridSpan w:val="9"/>
            <w:tcBorders>
              <w:left w:val="single" w:sz="4" w:space="0" w:color="auto"/>
              <w:right w:val="single" w:sz="4" w:space="0" w:color="auto"/>
            </w:tcBorders>
          </w:tcPr>
          <w:p w14:paraId="12C70EEE" w14:textId="77777777" w:rsidR="001E41F3" w:rsidRPr="00BB6F96" w:rsidRDefault="001E41F3">
            <w:pPr>
              <w:pStyle w:val="CRCoverPage"/>
              <w:spacing w:after="0"/>
              <w:rPr>
                <w:noProof/>
                <w:sz w:val="8"/>
                <w:szCs w:val="8"/>
              </w:rPr>
            </w:pPr>
          </w:p>
        </w:tc>
      </w:tr>
      <w:tr w:rsidR="001E41F3" w:rsidRPr="00BB6F96" w14:paraId="3999489E" w14:textId="77777777" w:rsidTr="00547111">
        <w:tc>
          <w:tcPr>
            <w:tcW w:w="142" w:type="dxa"/>
            <w:tcBorders>
              <w:left w:val="single" w:sz="4" w:space="0" w:color="auto"/>
            </w:tcBorders>
          </w:tcPr>
          <w:p w14:paraId="4DDA7F40" w14:textId="77777777" w:rsidR="001E41F3" w:rsidRPr="00BB6F96" w:rsidRDefault="001E41F3">
            <w:pPr>
              <w:pStyle w:val="CRCoverPage"/>
              <w:spacing w:after="0"/>
              <w:jc w:val="right"/>
              <w:rPr>
                <w:noProof/>
              </w:rPr>
            </w:pPr>
          </w:p>
        </w:tc>
        <w:tc>
          <w:tcPr>
            <w:tcW w:w="1559" w:type="dxa"/>
            <w:shd w:val="pct30" w:color="FFFF00" w:fill="auto"/>
          </w:tcPr>
          <w:p w14:paraId="52508B66" w14:textId="08EC5019" w:rsidR="001E41F3" w:rsidRPr="00BB6F96" w:rsidRDefault="00E80DFC" w:rsidP="00E13F3D">
            <w:pPr>
              <w:pStyle w:val="CRCoverPage"/>
              <w:spacing w:after="0"/>
              <w:jc w:val="right"/>
              <w:rPr>
                <w:b/>
                <w:noProof/>
                <w:sz w:val="28"/>
              </w:rPr>
            </w:pPr>
            <w:r>
              <w:fldChar w:fldCharType="begin"/>
            </w:r>
            <w:r>
              <w:instrText xml:space="preserve"> DOCPROPERTY  Spec#  \* MERGEFORMAT </w:instrText>
            </w:r>
            <w:r>
              <w:fldChar w:fldCharType="separate"/>
            </w:r>
            <w:r w:rsidR="00BF2A64" w:rsidRPr="00BB6F96">
              <w:rPr>
                <w:b/>
                <w:noProof/>
                <w:sz w:val="28"/>
              </w:rPr>
              <w:t>23.502</w:t>
            </w:r>
            <w:r>
              <w:rPr>
                <w:b/>
                <w:noProof/>
                <w:sz w:val="28"/>
              </w:rPr>
              <w:fldChar w:fldCharType="end"/>
            </w:r>
          </w:p>
        </w:tc>
        <w:tc>
          <w:tcPr>
            <w:tcW w:w="709" w:type="dxa"/>
          </w:tcPr>
          <w:p w14:paraId="77009707" w14:textId="77777777" w:rsidR="001E41F3" w:rsidRPr="00BB6F96" w:rsidRDefault="001E41F3">
            <w:pPr>
              <w:pStyle w:val="CRCoverPage"/>
              <w:spacing w:after="0"/>
              <w:jc w:val="center"/>
              <w:rPr>
                <w:noProof/>
              </w:rPr>
            </w:pPr>
            <w:r w:rsidRPr="00BB6F96">
              <w:rPr>
                <w:b/>
                <w:noProof/>
                <w:sz w:val="28"/>
              </w:rPr>
              <w:t>CR</w:t>
            </w:r>
          </w:p>
        </w:tc>
        <w:tc>
          <w:tcPr>
            <w:tcW w:w="1276" w:type="dxa"/>
            <w:shd w:val="pct30" w:color="FFFF00" w:fill="auto"/>
          </w:tcPr>
          <w:p w14:paraId="6CAED29D" w14:textId="0910D545" w:rsidR="001E41F3" w:rsidRPr="00BB6F96" w:rsidRDefault="00E80DFC" w:rsidP="00547111">
            <w:pPr>
              <w:pStyle w:val="CRCoverPage"/>
              <w:spacing w:after="0"/>
              <w:rPr>
                <w:noProof/>
                <w:lang w:eastAsia="ko-KR"/>
              </w:rPr>
            </w:pPr>
            <w:r>
              <w:fldChar w:fldCharType="begin"/>
            </w:r>
            <w:r>
              <w:instrText xml:space="preserve"> DOCPROPERTY  Cr#  \* MERGEFORMAT </w:instrText>
            </w:r>
            <w:r>
              <w:fldChar w:fldCharType="separate"/>
            </w:r>
            <w:r w:rsidR="00AC5886" w:rsidRPr="00BB6F96">
              <w:rPr>
                <w:b/>
                <w:noProof/>
                <w:sz w:val="28"/>
              </w:rPr>
              <w:t>4869</w:t>
            </w:r>
            <w:r>
              <w:rPr>
                <w:b/>
                <w:noProof/>
                <w:sz w:val="28"/>
              </w:rPr>
              <w:fldChar w:fldCharType="end"/>
            </w:r>
          </w:p>
        </w:tc>
        <w:tc>
          <w:tcPr>
            <w:tcW w:w="709" w:type="dxa"/>
          </w:tcPr>
          <w:p w14:paraId="09D2C09B" w14:textId="77777777" w:rsidR="001E41F3" w:rsidRPr="00BB6F96" w:rsidRDefault="001E41F3" w:rsidP="0051580D">
            <w:pPr>
              <w:pStyle w:val="CRCoverPage"/>
              <w:tabs>
                <w:tab w:val="right" w:pos="625"/>
              </w:tabs>
              <w:spacing w:after="0"/>
              <w:jc w:val="center"/>
              <w:rPr>
                <w:noProof/>
              </w:rPr>
            </w:pPr>
            <w:r w:rsidRPr="00BB6F96">
              <w:rPr>
                <w:b/>
                <w:bCs/>
                <w:noProof/>
                <w:sz w:val="28"/>
              </w:rPr>
              <w:t>rev</w:t>
            </w:r>
          </w:p>
        </w:tc>
        <w:tc>
          <w:tcPr>
            <w:tcW w:w="992" w:type="dxa"/>
            <w:shd w:val="pct30" w:color="FFFF00" w:fill="auto"/>
          </w:tcPr>
          <w:p w14:paraId="7533BF9D" w14:textId="623A2463" w:rsidR="001E41F3" w:rsidRPr="00BB6F96" w:rsidRDefault="00A93F18" w:rsidP="00E13F3D">
            <w:pPr>
              <w:pStyle w:val="CRCoverPage"/>
              <w:spacing w:after="0"/>
              <w:jc w:val="center"/>
              <w:rPr>
                <w:b/>
                <w:noProof/>
              </w:rPr>
            </w:pPr>
            <w:r>
              <w:rPr>
                <w:b/>
                <w:noProof/>
                <w:sz w:val="28"/>
              </w:rPr>
              <w:t>10</w:t>
            </w:r>
          </w:p>
        </w:tc>
        <w:tc>
          <w:tcPr>
            <w:tcW w:w="2410" w:type="dxa"/>
          </w:tcPr>
          <w:p w14:paraId="5D4AEAE9" w14:textId="77777777" w:rsidR="001E41F3" w:rsidRPr="00BB6F96" w:rsidRDefault="001E41F3" w:rsidP="0051580D">
            <w:pPr>
              <w:pStyle w:val="CRCoverPage"/>
              <w:tabs>
                <w:tab w:val="right" w:pos="1825"/>
              </w:tabs>
              <w:spacing w:after="0"/>
              <w:jc w:val="center"/>
              <w:rPr>
                <w:noProof/>
              </w:rPr>
            </w:pPr>
            <w:r w:rsidRPr="00BB6F96">
              <w:rPr>
                <w:b/>
                <w:noProof/>
                <w:sz w:val="28"/>
                <w:szCs w:val="28"/>
              </w:rPr>
              <w:t>Current version:</w:t>
            </w:r>
          </w:p>
        </w:tc>
        <w:tc>
          <w:tcPr>
            <w:tcW w:w="1701" w:type="dxa"/>
            <w:shd w:val="pct30" w:color="FFFF00" w:fill="auto"/>
          </w:tcPr>
          <w:p w14:paraId="1E22D6AC" w14:textId="774910AE" w:rsidR="001E41F3" w:rsidRPr="00BB6F96" w:rsidRDefault="00E80DFC">
            <w:pPr>
              <w:pStyle w:val="CRCoverPage"/>
              <w:spacing w:after="0"/>
              <w:jc w:val="center"/>
              <w:rPr>
                <w:noProof/>
                <w:sz w:val="28"/>
              </w:rPr>
            </w:pPr>
            <w:r>
              <w:fldChar w:fldCharType="begin"/>
            </w:r>
            <w:r>
              <w:instrText xml:space="preserve"> DOCPROPERTY  Version  \* MERGEFORMAT </w:instrText>
            </w:r>
            <w:r>
              <w:fldChar w:fldCharType="separate"/>
            </w:r>
            <w:r w:rsidR="00E13F3D" w:rsidRPr="00BB6F96">
              <w:rPr>
                <w:b/>
                <w:noProof/>
                <w:sz w:val="28"/>
              </w:rPr>
              <w:t>1</w:t>
            </w:r>
            <w:r w:rsidR="00151812" w:rsidRPr="00BB6F96">
              <w:rPr>
                <w:b/>
                <w:noProof/>
                <w:sz w:val="28"/>
              </w:rPr>
              <w:t>9</w:t>
            </w:r>
            <w:r w:rsidR="00E13F3D" w:rsidRPr="00BB6F96">
              <w:rPr>
                <w:b/>
                <w:noProof/>
                <w:sz w:val="28"/>
              </w:rPr>
              <w:t>.</w:t>
            </w:r>
            <w:r w:rsidR="00147904" w:rsidRPr="00BB6F96">
              <w:rPr>
                <w:b/>
                <w:noProof/>
                <w:sz w:val="28"/>
              </w:rPr>
              <w:t>1</w:t>
            </w:r>
            <w:r w:rsidR="00E13F3D" w:rsidRPr="00BB6F96">
              <w:rPr>
                <w:b/>
                <w:noProof/>
                <w:sz w:val="28"/>
              </w:rPr>
              <w:t>.0</w:t>
            </w:r>
            <w:r>
              <w:rPr>
                <w:b/>
                <w:noProof/>
                <w:sz w:val="28"/>
              </w:rPr>
              <w:fldChar w:fldCharType="end"/>
            </w:r>
          </w:p>
        </w:tc>
        <w:tc>
          <w:tcPr>
            <w:tcW w:w="143" w:type="dxa"/>
            <w:tcBorders>
              <w:right w:val="single" w:sz="4" w:space="0" w:color="auto"/>
            </w:tcBorders>
          </w:tcPr>
          <w:p w14:paraId="399238C9" w14:textId="77777777" w:rsidR="001E41F3" w:rsidRPr="00BB6F96" w:rsidRDefault="001E41F3">
            <w:pPr>
              <w:pStyle w:val="CRCoverPage"/>
              <w:spacing w:after="0"/>
              <w:rPr>
                <w:noProof/>
              </w:rPr>
            </w:pPr>
          </w:p>
        </w:tc>
      </w:tr>
      <w:tr w:rsidR="001E41F3" w:rsidRPr="00BB6F96" w14:paraId="7DC9F5A2" w14:textId="77777777" w:rsidTr="00547111">
        <w:tc>
          <w:tcPr>
            <w:tcW w:w="9641" w:type="dxa"/>
            <w:gridSpan w:val="9"/>
            <w:tcBorders>
              <w:left w:val="single" w:sz="4" w:space="0" w:color="auto"/>
              <w:right w:val="single" w:sz="4" w:space="0" w:color="auto"/>
            </w:tcBorders>
          </w:tcPr>
          <w:p w14:paraId="4883A7D2" w14:textId="77777777" w:rsidR="001E41F3" w:rsidRPr="00BB6F96" w:rsidRDefault="001E41F3">
            <w:pPr>
              <w:pStyle w:val="CRCoverPage"/>
              <w:spacing w:after="0"/>
              <w:rPr>
                <w:noProof/>
              </w:rPr>
            </w:pPr>
          </w:p>
        </w:tc>
      </w:tr>
      <w:tr w:rsidR="001E41F3" w:rsidRPr="00BB6F96" w14:paraId="266B4BDF" w14:textId="77777777" w:rsidTr="00547111">
        <w:tc>
          <w:tcPr>
            <w:tcW w:w="9641" w:type="dxa"/>
            <w:gridSpan w:val="9"/>
            <w:tcBorders>
              <w:top w:val="single" w:sz="4" w:space="0" w:color="auto"/>
            </w:tcBorders>
          </w:tcPr>
          <w:p w14:paraId="47E13998" w14:textId="77777777" w:rsidR="001E41F3" w:rsidRPr="00BB6F96" w:rsidRDefault="001E41F3">
            <w:pPr>
              <w:pStyle w:val="CRCoverPage"/>
              <w:spacing w:after="0"/>
              <w:jc w:val="center"/>
              <w:rPr>
                <w:rFonts w:cs="Arial"/>
                <w:i/>
                <w:noProof/>
              </w:rPr>
            </w:pPr>
            <w:r w:rsidRPr="00BB6F96">
              <w:rPr>
                <w:rFonts w:cs="Arial"/>
                <w:i/>
                <w:noProof/>
              </w:rPr>
              <w:t xml:space="preserve">For </w:t>
            </w:r>
            <w:hyperlink r:id="rId9" w:anchor="_blank" w:history="1">
              <w:r w:rsidRPr="00BB6F96">
                <w:rPr>
                  <w:rStyle w:val="aa"/>
                  <w:rFonts w:cs="Arial"/>
                  <w:b/>
                  <w:i/>
                  <w:noProof/>
                  <w:color w:val="FF0000"/>
                </w:rPr>
                <w:t>HE</w:t>
              </w:r>
              <w:bookmarkStart w:id="0" w:name="_Hlt497126619"/>
              <w:r w:rsidRPr="00BB6F96">
                <w:rPr>
                  <w:rStyle w:val="aa"/>
                  <w:rFonts w:cs="Arial"/>
                  <w:b/>
                  <w:i/>
                  <w:noProof/>
                  <w:color w:val="FF0000"/>
                </w:rPr>
                <w:t>L</w:t>
              </w:r>
              <w:bookmarkEnd w:id="0"/>
              <w:r w:rsidRPr="00BB6F96">
                <w:rPr>
                  <w:rStyle w:val="aa"/>
                  <w:rFonts w:cs="Arial"/>
                  <w:b/>
                  <w:i/>
                  <w:noProof/>
                  <w:color w:val="FF0000"/>
                </w:rPr>
                <w:t>P</w:t>
              </w:r>
            </w:hyperlink>
            <w:r w:rsidRPr="00BB6F96">
              <w:rPr>
                <w:rFonts w:cs="Arial"/>
                <w:b/>
                <w:i/>
                <w:noProof/>
                <w:color w:val="FF0000"/>
              </w:rPr>
              <w:t xml:space="preserve"> </w:t>
            </w:r>
            <w:r w:rsidRPr="00BB6F96">
              <w:rPr>
                <w:rFonts w:cs="Arial"/>
                <w:i/>
                <w:noProof/>
              </w:rPr>
              <w:t>on using this form</w:t>
            </w:r>
            <w:r w:rsidR="0051580D" w:rsidRPr="00BB6F96">
              <w:rPr>
                <w:rFonts w:cs="Arial"/>
                <w:i/>
                <w:noProof/>
              </w:rPr>
              <w:t>: c</w:t>
            </w:r>
            <w:r w:rsidR="00F25D98" w:rsidRPr="00BB6F96">
              <w:rPr>
                <w:rFonts w:cs="Arial"/>
                <w:i/>
                <w:noProof/>
              </w:rPr>
              <w:t xml:space="preserve">omprehensive instructions can be found at </w:t>
            </w:r>
            <w:r w:rsidR="001B7A65" w:rsidRPr="00BB6F96">
              <w:rPr>
                <w:rFonts w:cs="Arial"/>
                <w:i/>
                <w:noProof/>
              </w:rPr>
              <w:br/>
            </w:r>
            <w:hyperlink r:id="rId10" w:history="1">
              <w:r w:rsidR="00DE34CF" w:rsidRPr="00BB6F96">
                <w:rPr>
                  <w:rStyle w:val="aa"/>
                  <w:rFonts w:cs="Arial"/>
                  <w:i/>
                  <w:noProof/>
                </w:rPr>
                <w:t>http://www.3gpp.org/Change-Requests</w:t>
              </w:r>
            </w:hyperlink>
            <w:r w:rsidR="00F25D98" w:rsidRPr="00BB6F96">
              <w:rPr>
                <w:rFonts w:cs="Arial"/>
                <w:i/>
                <w:noProof/>
              </w:rPr>
              <w:t>.</w:t>
            </w:r>
          </w:p>
        </w:tc>
      </w:tr>
      <w:tr w:rsidR="001E41F3" w:rsidRPr="00BB6F96" w14:paraId="296CF086" w14:textId="77777777" w:rsidTr="00547111">
        <w:tc>
          <w:tcPr>
            <w:tcW w:w="9641" w:type="dxa"/>
            <w:gridSpan w:val="9"/>
          </w:tcPr>
          <w:p w14:paraId="7D4A60B5" w14:textId="77777777" w:rsidR="001E41F3" w:rsidRPr="00BB6F96" w:rsidRDefault="001E41F3">
            <w:pPr>
              <w:pStyle w:val="CRCoverPage"/>
              <w:spacing w:after="0"/>
              <w:rPr>
                <w:noProof/>
                <w:sz w:val="8"/>
                <w:szCs w:val="8"/>
              </w:rPr>
            </w:pPr>
          </w:p>
        </w:tc>
      </w:tr>
    </w:tbl>
    <w:p w14:paraId="53540664" w14:textId="77777777" w:rsidR="001E41F3" w:rsidRPr="00BB6F9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B6F96" w14:paraId="0EE45D52" w14:textId="77777777" w:rsidTr="00A7671C">
        <w:tc>
          <w:tcPr>
            <w:tcW w:w="2835" w:type="dxa"/>
          </w:tcPr>
          <w:p w14:paraId="59860FA1" w14:textId="77777777" w:rsidR="00F25D98" w:rsidRPr="00BB6F96" w:rsidRDefault="00F25D98" w:rsidP="001E41F3">
            <w:pPr>
              <w:pStyle w:val="CRCoverPage"/>
              <w:tabs>
                <w:tab w:val="right" w:pos="2751"/>
              </w:tabs>
              <w:spacing w:after="0"/>
              <w:rPr>
                <w:b/>
                <w:i/>
                <w:noProof/>
              </w:rPr>
            </w:pPr>
            <w:r w:rsidRPr="00BB6F96">
              <w:rPr>
                <w:b/>
                <w:i/>
                <w:noProof/>
              </w:rPr>
              <w:t>Proposed change</w:t>
            </w:r>
            <w:r w:rsidR="00A7671C" w:rsidRPr="00BB6F96">
              <w:rPr>
                <w:b/>
                <w:i/>
                <w:noProof/>
              </w:rPr>
              <w:t xml:space="preserve"> </w:t>
            </w:r>
            <w:r w:rsidRPr="00BB6F96">
              <w:rPr>
                <w:b/>
                <w:i/>
                <w:noProof/>
              </w:rPr>
              <w:t>affects:</w:t>
            </w:r>
          </w:p>
        </w:tc>
        <w:tc>
          <w:tcPr>
            <w:tcW w:w="1418" w:type="dxa"/>
          </w:tcPr>
          <w:p w14:paraId="07128383" w14:textId="77777777" w:rsidR="00F25D98" w:rsidRPr="00BB6F96" w:rsidRDefault="00F25D98" w:rsidP="001E41F3">
            <w:pPr>
              <w:pStyle w:val="CRCoverPage"/>
              <w:spacing w:after="0"/>
              <w:jc w:val="right"/>
              <w:rPr>
                <w:noProof/>
              </w:rPr>
            </w:pPr>
            <w:r w:rsidRPr="00BB6F9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B6F9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B6F96" w:rsidRDefault="00F25D98" w:rsidP="001E41F3">
            <w:pPr>
              <w:pStyle w:val="CRCoverPage"/>
              <w:spacing w:after="0"/>
              <w:jc w:val="right"/>
              <w:rPr>
                <w:noProof/>
                <w:u w:val="single"/>
              </w:rPr>
            </w:pPr>
            <w:r w:rsidRPr="00BB6F9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B6F96" w:rsidRDefault="00F25D98" w:rsidP="001E41F3">
            <w:pPr>
              <w:pStyle w:val="CRCoverPage"/>
              <w:spacing w:after="0"/>
              <w:jc w:val="center"/>
              <w:rPr>
                <w:b/>
                <w:caps/>
                <w:noProof/>
              </w:rPr>
            </w:pPr>
          </w:p>
        </w:tc>
        <w:tc>
          <w:tcPr>
            <w:tcW w:w="2126" w:type="dxa"/>
          </w:tcPr>
          <w:p w14:paraId="2ED8415F" w14:textId="77777777" w:rsidR="00F25D98" w:rsidRPr="00BB6F96" w:rsidRDefault="00F25D98" w:rsidP="001E41F3">
            <w:pPr>
              <w:pStyle w:val="CRCoverPage"/>
              <w:spacing w:after="0"/>
              <w:jc w:val="right"/>
              <w:rPr>
                <w:noProof/>
                <w:u w:val="single"/>
              </w:rPr>
            </w:pPr>
            <w:r w:rsidRPr="00BB6F9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B6F96" w:rsidRDefault="00F25D98" w:rsidP="001E41F3">
            <w:pPr>
              <w:pStyle w:val="CRCoverPage"/>
              <w:spacing w:after="0"/>
              <w:jc w:val="center"/>
              <w:rPr>
                <w:b/>
                <w:caps/>
                <w:noProof/>
              </w:rPr>
            </w:pPr>
          </w:p>
        </w:tc>
        <w:tc>
          <w:tcPr>
            <w:tcW w:w="1418" w:type="dxa"/>
            <w:tcBorders>
              <w:left w:val="nil"/>
            </w:tcBorders>
          </w:tcPr>
          <w:p w14:paraId="6562735E" w14:textId="77777777" w:rsidR="00F25D98" w:rsidRPr="00BB6F96" w:rsidRDefault="00F25D98" w:rsidP="001E41F3">
            <w:pPr>
              <w:pStyle w:val="CRCoverPage"/>
              <w:spacing w:after="0"/>
              <w:jc w:val="right"/>
              <w:rPr>
                <w:noProof/>
              </w:rPr>
            </w:pPr>
            <w:r w:rsidRPr="00BB6F9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2BA02F6" w:rsidR="00F25D98" w:rsidRPr="00BB6F96" w:rsidRDefault="006D22A6" w:rsidP="001E41F3">
            <w:pPr>
              <w:pStyle w:val="CRCoverPage"/>
              <w:spacing w:after="0"/>
              <w:jc w:val="center"/>
              <w:rPr>
                <w:b/>
                <w:bCs/>
                <w:caps/>
                <w:noProof/>
                <w:lang w:eastAsia="ko-KR"/>
              </w:rPr>
            </w:pPr>
            <w:r w:rsidRPr="00BB6F96">
              <w:rPr>
                <w:rFonts w:hint="eastAsia"/>
                <w:b/>
                <w:bCs/>
                <w:caps/>
                <w:noProof/>
                <w:lang w:eastAsia="ko-KR"/>
              </w:rPr>
              <w:t>x</w:t>
            </w:r>
          </w:p>
        </w:tc>
      </w:tr>
    </w:tbl>
    <w:p w14:paraId="69DCC391" w14:textId="77777777" w:rsidR="001E41F3" w:rsidRPr="00BB6F9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B6F96" w14:paraId="31618834" w14:textId="77777777" w:rsidTr="00547111">
        <w:tc>
          <w:tcPr>
            <w:tcW w:w="9640" w:type="dxa"/>
            <w:gridSpan w:val="11"/>
          </w:tcPr>
          <w:p w14:paraId="55477508" w14:textId="77777777" w:rsidR="001E41F3" w:rsidRPr="00BB6F96" w:rsidRDefault="001E41F3">
            <w:pPr>
              <w:pStyle w:val="CRCoverPage"/>
              <w:spacing w:after="0"/>
              <w:rPr>
                <w:noProof/>
                <w:sz w:val="8"/>
                <w:szCs w:val="8"/>
              </w:rPr>
            </w:pPr>
          </w:p>
        </w:tc>
      </w:tr>
      <w:tr w:rsidR="001E41F3" w:rsidRPr="00BB6F96" w14:paraId="58300953" w14:textId="77777777" w:rsidTr="00547111">
        <w:tc>
          <w:tcPr>
            <w:tcW w:w="1843" w:type="dxa"/>
            <w:tcBorders>
              <w:top w:val="single" w:sz="4" w:space="0" w:color="auto"/>
              <w:left w:val="single" w:sz="4" w:space="0" w:color="auto"/>
            </w:tcBorders>
          </w:tcPr>
          <w:p w14:paraId="05B2F3A2" w14:textId="77777777" w:rsidR="001E41F3" w:rsidRPr="00BB6F96" w:rsidRDefault="001E41F3">
            <w:pPr>
              <w:pStyle w:val="CRCoverPage"/>
              <w:tabs>
                <w:tab w:val="right" w:pos="1759"/>
              </w:tabs>
              <w:spacing w:after="0"/>
              <w:rPr>
                <w:b/>
                <w:i/>
                <w:noProof/>
              </w:rPr>
            </w:pPr>
            <w:r w:rsidRPr="00BB6F96">
              <w:rPr>
                <w:b/>
                <w:i/>
                <w:noProof/>
              </w:rPr>
              <w:t>Title:</w:t>
            </w:r>
            <w:r w:rsidRPr="00BB6F96">
              <w:rPr>
                <w:b/>
                <w:i/>
                <w:noProof/>
              </w:rPr>
              <w:tab/>
            </w:r>
          </w:p>
        </w:tc>
        <w:tc>
          <w:tcPr>
            <w:tcW w:w="7797" w:type="dxa"/>
            <w:gridSpan w:val="10"/>
            <w:tcBorders>
              <w:top w:val="single" w:sz="4" w:space="0" w:color="auto"/>
              <w:right w:val="single" w:sz="4" w:space="0" w:color="auto"/>
            </w:tcBorders>
            <w:shd w:val="pct30" w:color="FFFF00" w:fill="auto"/>
          </w:tcPr>
          <w:p w14:paraId="3D393EEE" w14:textId="2C89A4FB" w:rsidR="001E41F3" w:rsidRPr="00BB6F96" w:rsidRDefault="00B418EC">
            <w:pPr>
              <w:pStyle w:val="CRCoverPage"/>
              <w:spacing w:after="0"/>
              <w:ind w:left="100"/>
              <w:rPr>
                <w:noProof/>
                <w:lang w:val="en-US" w:eastAsia="ko-KR"/>
              </w:rPr>
            </w:pPr>
            <w:r w:rsidRPr="00BB6F96">
              <w:rPr>
                <w:lang w:val="en-US"/>
              </w:rPr>
              <w:t xml:space="preserve">KI#1 </w:t>
            </w:r>
            <w:r w:rsidR="00A37F1D" w:rsidRPr="00BB6F96">
              <w:rPr>
                <w:lang w:val="en-US"/>
              </w:rPr>
              <w:t>Local I-SMF</w:t>
            </w:r>
            <w:r w:rsidRPr="00BB6F96">
              <w:rPr>
                <w:lang w:val="en-US"/>
              </w:rPr>
              <w:t xml:space="preserve"> </w:t>
            </w:r>
            <w:r w:rsidR="00BF2A64" w:rsidRPr="00BB6F96">
              <w:rPr>
                <w:lang w:val="en-US"/>
              </w:rPr>
              <w:t>selection</w:t>
            </w:r>
            <w:r w:rsidR="00D15B02" w:rsidRPr="00BB6F96">
              <w:rPr>
                <w:lang w:val="en-US"/>
              </w:rPr>
              <w:t xml:space="preserve"> </w:t>
            </w:r>
            <w:r w:rsidR="00D15B02" w:rsidRPr="00BB6F96">
              <w:rPr>
                <w:rFonts w:hint="eastAsia"/>
                <w:lang w:val="en-US" w:eastAsia="ko-KR"/>
              </w:rPr>
              <w:t>f</w:t>
            </w:r>
            <w:r w:rsidR="00D15B02" w:rsidRPr="00BB6F96">
              <w:rPr>
                <w:lang w:val="en-US" w:eastAsia="ko-KR"/>
              </w:rPr>
              <w:t>or Local Offloading Management</w:t>
            </w:r>
          </w:p>
        </w:tc>
      </w:tr>
      <w:tr w:rsidR="001E41F3" w:rsidRPr="00BB6F96" w14:paraId="05C08479" w14:textId="77777777" w:rsidTr="00547111">
        <w:tc>
          <w:tcPr>
            <w:tcW w:w="1843" w:type="dxa"/>
            <w:tcBorders>
              <w:left w:val="single" w:sz="4" w:space="0" w:color="auto"/>
            </w:tcBorders>
          </w:tcPr>
          <w:p w14:paraId="45E29F53" w14:textId="77777777" w:rsidR="001E41F3" w:rsidRPr="00BB6F96"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BB6F96" w:rsidRDefault="001E41F3">
            <w:pPr>
              <w:pStyle w:val="CRCoverPage"/>
              <w:spacing w:after="0"/>
              <w:rPr>
                <w:noProof/>
                <w:sz w:val="8"/>
                <w:szCs w:val="8"/>
                <w:lang w:val="en-US"/>
              </w:rPr>
            </w:pPr>
          </w:p>
        </w:tc>
      </w:tr>
      <w:tr w:rsidR="001E41F3" w:rsidRPr="00BB6F96" w14:paraId="46D5D7C2" w14:textId="77777777" w:rsidTr="00547111">
        <w:tc>
          <w:tcPr>
            <w:tcW w:w="1843" w:type="dxa"/>
            <w:tcBorders>
              <w:left w:val="single" w:sz="4" w:space="0" w:color="auto"/>
            </w:tcBorders>
          </w:tcPr>
          <w:p w14:paraId="45A6C2C4" w14:textId="77777777" w:rsidR="001E41F3" w:rsidRPr="00BB6F96" w:rsidRDefault="001E41F3">
            <w:pPr>
              <w:pStyle w:val="CRCoverPage"/>
              <w:tabs>
                <w:tab w:val="right" w:pos="1759"/>
              </w:tabs>
              <w:spacing w:after="0"/>
              <w:rPr>
                <w:b/>
                <w:i/>
                <w:noProof/>
              </w:rPr>
            </w:pPr>
            <w:r w:rsidRPr="00BB6F96">
              <w:rPr>
                <w:b/>
                <w:i/>
                <w:noProof/>
              </w:rPr>
              <w:t>Source to WG:</w:t>
            </w:r>
          </w:p>
        </w:tc>
        <w:tc>
          <w:tcPr>
            <w:tcW w:w="7797" w:type="dxa"/>
            <w:gridSpan w:val="10"/>
            <w:tcBorders>
              <w:right w:val="single" w:sz="4" w:space="0" w:color="auto"/>
            </w:tcBorders>
            <w:shd w:val="pct30" w:color="FFFF00" w:fill="auto"/>
          </w:tcPr>
          <w:p w14:paraId="298AA482" w14:textId="297D6C78" w:rsidR="001E41F3" w:rsidRPr="00BB6F96" w:rsidRDefault="00B83263">
            <w:pPr>
              <w:pStyle w:val="CRCoverPage"/>
              <w:spacing w:after="0"/>
              <w:ind w:left="100"/>
              <w:rPr>
                <w:noProof/>
                <w:lang w:eastAsia="ko-KR"/>
              </w:rPr>
            </w:pPr>
            <w:r>
              <w:t>[</w:t>
            </w:r>
            <w:r w:rsidR="006D22A6" w:rsidRPr="00BB6F96">
              <w:t>Samsung</w:t>
            </w:r>
            <w:r w:rsidR="005C180F" w:rsidRPr="00BB6F96">
              <w:t>, Huawei, Nokia</w:t>
            </w:r>
            <w:r>
              <w:t>]</w:t>
            </w:r>
            <w:r w:rsidR="00C02FC3">
              <w:t xml:space="preserve">, </w:t>
            </w:r>
            <w:r w:rsidR="00C02FC3">
              <w:rPr>
                <w:lang w:eastAsia="ko-KR"/>
              </w:rPr>
              <w:t>LG Electronics</w:t>
            </w:r>
          </w:p>
        </w:tc>
      </w:tr>
      <w:tr w:rsidR="001E41F3" w:rsidRPr="00BB6F96" w14:paraId="4196B218" w14:textId="77777777" w:rsidTr="00547111">
        <w:tc>
          <w:tcPr>
            <w:tcW w:w="1843" w:type="dxa"/>
            <w:tcBorders>
              <w:left w:val="single" w:sz="4" w:space="0" w:color="auto"/>
            </w:tcBorders>
          </w:tcPr>
          <w:p w14:paraId="14C300BA" w14:textId="77777777" w:rsidR="001E41F3" w:rsidRPr="00BB6F96" w:rsidRDefault="001E41F3">
            <w:pPr>
              <w:pStyle w:val="CRCoverPage"/>
              <w:tabs>
                <w:tab w:val="right" w:pos="1759"/>
              </w:tabs>
              <w:spacing w:after="0"/>
              <w:rPr>
                <w:b/>
                <w:i/>
                <w:noProof/>
              </w:rPr>
            </w:pPr>
            <w:r w:rsidRPr="00BB6F96">
              <w:rPr>
                <w:b/>
                <w:i/>
                <w:noProof/>
              </w:rPr>
              <w:t>Source to TSG:</w:t>
            </w:r>
          </w:p>
        </w:tc>
        <w:tc>
          <w:tcPr>
            <w:tcW w:w="7797" w:type="dxa"/>
            <w:gridSpan w:val="10"/>
            <w:tcBorders>
              <w:right w:val="single" w:sz="4" w:space="0" w:color="auto"/>
            </w:tcBorders>
            <w:shd w:val="pct30" w:color="FFFF00" w:fill="auto"/>
          </w:tcPr>
          <w:p w14:paraId="17FF8B7B" w14:textId="488ECFE4" w:rsidR="001E41F3" w:rsidRPr="00BB6F96" w:rsidRDefault="00824906" w:rsidP="00547111">
            <w:pPr>
              <w:pStyle w:val="CRCoverPage"/>
              <w:spacing w:after="0"/>
              <w:ind w:left="100"/>
              <w:rPr>
                <w:noProof/>
              </w:rPr>
            </w:pPr>
            <w:r w:rsidRPr="00BB6F96">
              <w:t>SA2</w:t>
            </w:r>
            <w:r w:rsidR="00C76D82" w:rsidRPr="00BB6F96">
              <w:fldChar w:fldCharType="begin"/>
            </w:r>
            <w:r w:rsidR="00C76D82" w:rsidRPr="00BB6F96">
              <w:instrText xml:space="preserve"> DOCPROPERTY  SourceIfTsg  \* MERGEFORMAT </w:instrText>
            </w:r>
            <w:r w:rsidR="00C76D82" w:rsidRPr="00BB6F96">
              <w:fldChar w:fldCharType="end"/>
            </w:r>
          </w:p>
        </w:tc>
      </w:tr>
      <w:tr w:rsidR="001E41F3" w:rsidRPr="00BB6F96" w14:paraId="76303739" w14:textId="77777777" w:rsidTr="00547111">
        <w:tc>
          <w:tcPr>
            <w:tcW w:w="1843" w:type="dxa"/>
            <w:tcBorders>
              <w:left w:val="single" w:sz="4" w:space="0" w:color="auto"/>
            </w:tcBorders>
          </w:tcPr>
          <w:p w14:paraId="4D3B1657" w14:textId="77777777" w:rsidR="001E41F3" w:rsidRPr="00BB6F9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B6F96" w:rsidRDefault="001E41F3">
            <w:pPr>
              <w:pStyle w:val="CRCoverPage"/>
              <w:spacing w:after="0"/>
              <w:rPr>
                <w:noProof/>
                <w:sz w:val="8"/>
                <w:szCs w:val="8"/>
              </w:rPr>
            </w:pPr>
          </w:p>
        </w:tc>
      </w:tr>
      <w:tr w:rsidR="001E41F3" w:rsidRPr="00BB6F96" w14:paraId="50563E52" w14:textId="77777777" w:rsidTr="00547111">
        <w:tc>
          <w:tcPr>
            <w:tcW w:w="1843" w:type="dxa"/>
            <w:tcBorders>
              <w:left w:val="single" w:sz="4" w:space="0" w:color="auto"/>
            </w:tcBorders>
          </w:tcPr>
          <w:p w14:paraId="32C381B7" w14:textId="77777777" w:rsidR="001E41F3" w:rsidRPr="00BB6F96" w:rsidRDefault="001E41F3">
            <w:pPr>
              <w:pStyle w:val="CRCoverPage"/>
              <w:tabs>
                <w:tab w:val="right" w:pos="1759"/>
              </w:tabs>
              <w:spacing w:after="0"/>
              <w:rPr>
                <w:b/>
                <w:i/>
                <w:noProof/>
              </w:rPr>
            </w:pPr>
            <w:r w:rsidRPr="00BB6F96">
              <w:rPr>
                <w:b/>
                <w:i/>
                <w:noProof/>
              </w:rPr>
              <w:t>Work item code</w:t>
            </w:r>
            <w:r w:rsidR="0051580D" w:rsidRPr="00BB6F96">
              <w:rPr>
                <w:b/>
                <w:i/>
                <w:noProof/>
              </w:rPr>
              <w:t>:</w:t>
            </w:r>
          </w:p>
        </w:tc>
        <w:tc>
          <w:tcPr>
            <w:tcW w:w="3686" w:type="dxa"/>
            <w:gridSpan w:val="5"/>
            <w:shd w:val="pct30" w:color="FFFF00" w:fill="auto"/>
          </w:tcPr>
          <w:p w14:paraId="115414A3" w14:textId="6CC9852E" w:rsidR="001E41F3" w:rsidRPr="00BB6F96" w:rsidRDefault="006D22A6">
            <w:pPr>
              <w:pStyle w:val="CRCoverPage"/>
              <w:spacing w:after="0"/>
              <w:ind w:left="100"/>
              <w:rPr>
                <w:noProof/>
              </w:rPr>
            </w:pPr>
            <w:r w:rsidRPr="00BB6F96">
              <w:t>eEDGE_5GC_</w:t>
            </w:r>
            <w:r w:rsidR="0045677F" w:rsidRPr="00BB6F96">
              <w:t>Ph3</w:t>
            </w:r>
          </w:p>
        </w:tc>
        <w:tc>
          <w:tcPr>
            <w:tcW w:w="567" w:type="dxa"/>
            <w:tcBorders>
              <w:left w:val="nil"/>
            </w:tcBorders>
          </w:tcPr>
          <w:p w14:paraId="61A86BCF" w14:textId="77777777" w:rsidR="001E41F3" w:rsidRPr="00BB6F96" w:rsidRDefault="001E41F3">
            <w:pPr>
              <w:pStyle w:val="CRCoverPage"/>
              <w:spacing w:after="0"/>
              <w:ind w:right="100"/>
              <w:rPr>
                <w:noProof/>
              </w:rPr>
            </w:pPr>
          </w:p>
        </w:tc>
        <w:tc>
          <w:tcPr>
            <w:tcW w:w="1417" w:type="dxa"/>
            <w:gridSpan w:val="3"/>
            <w:tcBorders>
              <w:left w:val="nil"/>
            </w:tcBorders>
          </w:tcPr>
          <w:p w14:paraId="153CBFB1" w14:textId="77777777" w:rsidR="001E41F3" w:rsidRPr="00BB6F96" w:rsidRDefault="001E41F3">
            <w:pPr>
              <w:pStyle w:val="CRCoverPage"/>
              <w:spacing w:after="0"/>
              <w:jc w:val="right"/>
              <w:rPr>
                <w:noProof/>
              </w:rPr>
            </w:pPr>
            <w:r w:rsidRPr="00BB6F96">
              <w:rPr>
                <w:b/>
                <w:i/>
                <w:noProof/>
              </w:rPr>
              <w:t>Date:</w:t>
            </w:r>
          </w:p>
        </w:tc>
        <w:tc>
          <w:tcPr>
            <w:tcW w:w="2127" w:type="dxa"/>
            <w:tcBorders>
              <w:right w:val="single" w:sz="4" w:space="0" w:color="auto"/>
            </w:tcBorders>
            <w:shd w:val="pct30" w:color="FFFF00" w:fill="auto"/>
          </w:tcPr>
          <w:p w14:paraId="56929475" w14:textId="298C251C" w:rsidR="001E41F3" w:rsidRPr="00BB6F96" w:rsidRDefault="00E80DFC" w:rsidP="00B83263">
            <w:pPr>
              <w:pStyle w:val="CRCoverPage"/>
              <w:spacing w:after="0"/>
              <w:ind w:left="100"/>
              <w:rPr>
                <w:noProof/>
              </w:rPr>
            </w:pPr>
            <w:r>
              <w:fldChar w:fldCharType="begin"/>
            </w:r>
            <w:r>
              <w:instrText xml:space="preserve"> DOCPROPERTY  ResDate  \* MERGEFORMAT </w:instrText>
            </w:r>
            <w:r>
              <w:fldChar w:fldCharType="separate"/>
            </w:r>
            <w:r w:rsidR="00D24991" w:rsidRPr="00BB6F96">
              <w:rPr>
                <w:noProof/>
              </w:rPr>
              <w:t>2024-</w:t>
            </w:r>
            <w:r w:rsidR="00B83263" w:rsidRPr="00BB6F96">
              <w:rPr>
                <w:noProof/>
              </w:rPr>
              <w:t>1</w:t>
            </w:r>
            <w:r w:rsidR="00B83263">
              <w:rPr>
                <w:noProof/>
              </w:rPr>
              <w:t>1</w:t>
            </w:r>
            <w:r w:rsidR="00D24991" w:rsidRPr="00BB6F96">
              <w:rPr>
                <w:noProof/>
              </w:rPr>
              <w:t>-</w:t>
            </w:r>
            <w:r>
              <w:rPr>
                <w:noProof/>
              </w:rPr>
              <w:fldChar w:fldCharType="end"/>
            </w:r>
            <w:r w:rsidR="00B83263" w:rsidRPr="00BB6F96">
              <w:rPr>
                <w:noProof/>
              </w:rPr>
              <w:t>0</w:t>
            </w:r>
            <w:r w:rsidR="00B83263">
              <w:rPr>
                <w:noProof/>
              </w:rPr>
              <w:t>8</w:t>
            </w:r>
          </w:p>
        </w:tc>
      </w:tr>
      <w:tr w:rsidR="001E41F3" w:rsidRPr="00BB6F96" w14:paraId="690C7843" w14:textId="77777777" w:rsidTr="00547111">
        <w:tc>
          <w:tcPr>
            <w:tcW w:w="1843" w:type="dxa"/>
            <w:tcBorders>
              <w:left w:val="single" w:sz="4" w:space="0" w:color="auto"/>
            </w:tcBorders>
          </w:tcPr>
          <w:p w14:paraId="17A1A642" w14:textId="77777777" w:rsidR="001E41F3" w:rsidRPr="00BB6F96" w:rsidRDefault="001E41F3">
            <w:pPr>
              <w:pStyle w:val="CRCoverPage"/>
              <w:spacing w:after="0"/>
              <w:rPr>
                <w:b/>
                <w:i/>
                <w:noProof/>
                <w:sz w:val="8"/>
                <w:szCs w:val="8"/>
              </w:rPr>
            </w:pPr>
          </w:p>
        </w:tc>
        <w:tc>
          <w:tcPr>
            <w:tcW w:w="1986" w:type="dxa"/>
            <w:gridSpan w:val="4"/>
          </w:tcPr>
          <w:p w14:paraId="2F73FCFB" w14:textId="77777777" w:rsidR="001E41F3" w:rsidRPr="00BB6F96" w:rsidRDefault="001E41F3">
            <w:pPr>
              <w:pStyle w:val="CRCoverPage"/>
              <w:spacing w:after="0"/>
              <w:rPr>
                <w:noProof/>
                <w:sz w:val="8"/>
                <w:szCs w:val="8"/>
              </w:rPr>
            </w:pPr>
          </w:p>
        </w:tc>
        <w:tc>
          <w:tcPr>
            <w:tcW w:w="2267" w:type="dxa"/>
            <w:gridSpan w:val="2"/>
          </w:tcPr>
          <w:p w14:paraId="0FBCFC35" w14:textId="77777777" w:rsidR="001E41F3" w:rsidRPr="00BB6F96" w:rsidRDefault="001E41F3">
            <w:pPr>
              <w:pStyle w:val="CRCoverPage"/>
              <w:spacing w:after="0"/>
              <w:rPr>
                <w:noProof/>
                <w:sz w:val="8"/>
                <w:szCs w:val="8"/>
              </w:rPr>
            </w:pPr>
          </w:p>
        </w:tc>
        <w:tc>
          <w:tcPr>
            <w:tcW w:w="1417" w:type="dxa"/>
            <w:gridSpan w:val="3"/>
          </w:tcPr>
          <w:p w14:paraId="60243A9E" w14:textId="77777777" w:rsidR="001E41F3" w:rsidRPr="00BB6F9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B6F96" w:rsidRDefault="001E41F3">
            <w:pPr>
              <w:pStyle w:val="CRCoverPage"/>
              <w:spacing w:after="0"/>
              <w:rPr>
                <w:noProof/>
                <w:sz w:val="8"/>
                <w:szCs w:val="8"/>
              </w:rPr>
            </w:pPr>
          </w:p>
        </w:tc>
      </w:tr>
      <w:tr w:rsidR="001E41F3" w:rsidRPr="00BB6F96" w14:paraId="13D4AF59" w14:textId="77777777" w:rsidTr="00547111">
        <w:trPr>
          <w:cantSplit/>
        </w:trPr>
        <w:tc>
          <w:tcPr>
            <w:tcW w:w="1843" w:type="dxa"/>
            <w:tcBorders>
              <w:left w:val="single" w:sz="4" w:space="0" w:color="auto"/>
            </w:tcBorders>
          </w:tcPr>
          <w:p w14:paraId="1E6EA205" w14:textId="77777777" w:rsidR="001E41F3" w:rsidRPr="00BB6F96" w:rsidRDefault="001E41F3">
            <w:pPr>
              <w:pStyle w:val="CRCoverPage"/>
              <w:tabs>
                <w:tab w:val="right" w:pos="1759"/>
              </w:tabs>
              <w:spacing w:after="0"/>
              <w:rPr>
                <w:b/>
                <w:i/>
                <w:noProof/>
              </w:rPr>
            </w:pPr>
            <w:r w:rsidRPr="00BB6F96">
              <w:rPr>
                <w:b/>
                <w:i/>
                <w:noProof/>
              </w:rPr>
              <w:t>Category:</w:t>
            </w:r>
          </w:p>
        </w:tc>
        <w:tc>
          <w:tcPr>
            <w:tcW w:w="851" w:type="dxa"/>
            <w:shd w:val="pct30" w:color="FFFF00" w:fill="auto"/>
          </w:tcPr>
          <w:p w14:paraId="154A6113" w14:textId="053238CF" w:rsidR="001E41F3" w:rsidRPr="00BB6F96" w:rsidRDefault="006D22A6" w:rsidP="00D24991">
            <w:pPr>
              <w:pStyle w:val="CRCoverPage"/>
              <w:spacing w:after="0"/>
              <w:ind w:left="100" w:right="-609"/>
              <w:rPr>
                <w:b/>
                <w:bCs/>
                <w:noProof/>
              </w:rPr>
            </w:pPr>
            <w:r w:rsidRPr="00BB6F96">
              <w:rPr>
                <w:b/>
                <w:bCs/>
              </w:rPr>
              <w:t>B</w:t>
            </w:r>
          </w:p>
        </w:tc>
        <w:tc>
          <w:tcPr>
            <w:tcW w:w="3402" w:type="dxa"/>
            <w:gridSpan w:val="5"/>
            <w:tcBorders>
              <w:left w:val="nil"/>
            </w:tcBorders>
          </w:tcPr>
          <w:p w14:paraId="617AE5C6" w14:textId="77777777" w:rsidR="001E41F3" w:rsidRPr="00BB6F96" w:rsidRDefault="001E41F3">
            <w:pPr>
              <w:pStyle w:val="CRCoverPage"/>
              <w:spacing w:after="0"/>
              <w:rPr>
                <w:noProof/>
              </w:rPr>
            </w:pPr>
          </w:p>
        </w:tc>
        <w:tc>
          <w:tcPr>
            <w:tcW w:w="1417" w:type="dxa"/>
            <w:gridSpan w:val="3"/>
            <w:tcBorders>
              <w:left w:val="nil"/>
            </w:tcBorders>
          </w:tcPr>
          <w:p w14:paraId="42CDCEE5" w14:textId="77777777" w:rsidR="001E41F3" w:rsidRPr="00BB6F96" w:rsidRDefault="001E41F3">
            <w:pPr>
              <w:pStyle w:val="CRCoverPage"/>
              <w:spacing w:after="0"/>
              <w:jc w:val="right"/>
              <w:rPr>
                <w:b/>
                <w:i/>
                <w:noProof/>
              </w:rPr>
            </w:pPr>
            <w:r w:rsidRPr="00BB6F96">
              <w:rPr>
                <w:b/>
                <w:i/>
                <w:noProof/>
              </w:rPr>
              <w:t>Release:</w:t>
            </w:r>
          </w:p>
        </w:tc>
        <w:tc>
          <w:tcPr>
            <w:tcW w:w="2127" w:type="dxa"/>
            <w:tcBorders>
              <w:right w:val="single" w:sz="4" w:space="0" w:color="auto"/>
            </w:tcBorders>
            <w:shd w:val="pct30" w:color="FFFF00" w:fill="auto"/>
          </w:tcPr>
          <w:p w14:paraId="6C870B98" w14:textId="77777777" w:rsidR="001E41F3" w:rsidRPr="00BB6F96" w:rsidRDefault="00E80DFC">
            <w:pPr>
              <w:pStyle w:val="CRCoverPage"/>
              <w:spacing w:after="0"/>
              <w:ind w:left="100"/>
              <w:rPr>
                <w:noProof/>
              </w:rPr>
            </w:pPr>
            <w:r>
              <w:fldChar w:fldCharType="begin"/>
            </w:r>
            <w:r>
              <w:instrText xml:space="preserve"> DOCPROPERTY  Release  \* MERGEFORMAT </w:instrText>
            </w:r>
            <w:r>
              <w:fldChar w:fldCharType="separate"/>
            </w:r>
            <w:r w:rsidR="00D24991" w:rsidRPr="00BB6F96">
              <w:rPr>
                <w:noProof/>
              </w:rPr>
              <w:t>Rel-19</w:t>
            </w:r>
            <w:r>
              <w:rPr>
                <w:noProof/>
              </w:rPr>
              <w:fldChar w:fldCharType="end"/>
            </w:r>
          </w:p>
        </w:tc>
      </w:tr>
      <w:tr w:rsidR="001E41F3" w:rsidRPr="00BB6F96" w14:paraId="30122F0C" w14:textId="77777777" w:rsidTr="00547111">
        <w:tc>
          <w:tcPr>
            <w:tcW w:w="1843" w:type="dxa"/>
            <w:tcBorders>
              <w:left w:val="single" w:sz="4" w:space="0" w:color="auto"/>
              <w:bottom w:val="single" w:sz="4" w:space="0" w:color="auto"/>
            </w:tcBorders>
          </w:tcPr>
          <w:p w14:paraId="615796D0" w14:textId="77777777" w:rsidR="001E41F3" w:rsidRPr="00BB6F9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B6F96" w:rsidRDefault="001E41F3">
            <w:pPr>
              <w:pStyle w:val="CRCoverPage"/>
              <w:spacing w:after="0"/>
              <w:ind w:left="383" w:hanging="383"/>
              <w:rPr>
                <w:i/>
                <w:noProof/>
                <w:sz w:val="18"/>
              </w:rPr>
            </w:pPr>
            <w:r w:rsidRPr="00BB6F96">
              <w:rPr>
                <w:i/>
                <w:noProof/>
                <w:sz w:val="18"/>
              </w:rPr>
              <w:t xml:space="preserve">Use </w:t>
            </w:r>
            <w:r w:rsidRPr="00BB6F96">
              <w:rPr>
                <w:i/>
                <w:noProof/>
                <w:sz w:val="18"/>
                <w:u w:val="single"/>
              </w:rPr>
              <w:t>one</w:t>
            </w:r>
            <w:r w:rsidRPr="00BB6F96">
              <w:rPr>
                <w:i/>
                <w:noProof/>
                <w:sz w:val="18"/>
              </w:rPr>
              <w:t xml:space="preserve"> of the following categories:</w:t>
            </w:r>
            <w:r w:rsidRPr="00BB6F96">
              <w:rPr>
                <w:b/>
                <w:i/>
                <w:noProof/>
                <w:sz w:val="18"/>
              </w:rPr>
              <w:br/>
              <w:t>F</w:t>
            </w:r>
            <w:r w:rsidRPr="00BB6F96">
              <w:rPr>
                <w:i/>
                <w:noProof/>
                <w:sz w:val="18"/>
              </w:rPr>
              <w:t xml:space="preserve">  (correction)</w:t>
            </w:r>
            <w:r w:rsidRPr="00BB6F96">
              <w:rPr>
                <w:i/>
                <w:noProof/>
                <w:sz w:val="18"/>
              </w:rPr>
              <w:br/>
            </w:r>
            <w:r w:rsidRPr="00BB6F96">
              <w:rPr>
                <w:b/>
                <w:i/>
                <w:noProof/>
                <w:sz w:val="18"/>
              </w:rPr>
              <w:t>A</w:t>
            </w:r>
            <w:r w:rsidRPr="00BB6F96">
              <w:rPr>
                <w:i/>
                <w:noProof/>
                <w:sz w:val="18"/>
              </w:rPr>
              <w:t xml:space="preserve">  (</w:t>
            </w:r>
            <w:r w:rsidR="00DE34CF" w:rsidRPr="00BB6F96">
              <w:rPr>
                <w:i/>
                <w:noProof/>
                <w:sz w:val="18"/>
              </w:rPr>
              <w:t xml:space="preserve">mirror </w:t>
            </w:r>
            <w:r w:rsidRPr="00BB6F96">
              <w:rPr>
                <w:i/>
                <w:noProof/>
                <w:sz w:val="18"/>
              </w:rPr>
              <w:t>correspond</w:t>
            </w:r>
            <w:r w:rsidR="00DE34CF" w:rsidRPr="00BB6F96">
              <w:rPr>
                <w:i/>
                <w:noProof/>
                <w:sz w:val="18"/>
              </w:rPr>
              <w:t xml:space="preserve">ing </w:t>
            </w:r>
            <w:r w:rsidRPr="00BB6F96">
              <w:rPr>
                <w:i/>
                <w:noProof/>
                <w:sz w:val="18"/>
              </w:rPr>
              <w:t xml:space="preserve">to a </w:t>
            </w:r>
            <w:r w:rsidR="00DE34CF" w:rsidRPr="00BB6F96">
              <w:rPr>
                <w:i/>
                <w:noProof/>
                <w:sz w:val="18"/>
              </w:rPr>
              <w:t xml:space="preserve">change </w:t>
            </w:r>
            <w:r w:rsidRPr="00BB6F96">
              <w:rPr>
                <w:i/>
                <w:noProof/>
                <w:sz w:val="18"/>
              </w:rPr>
              <w:t xml:space="preserve">in an earlier </w:t>
            </w:r>
            <w:r w:rsidR="00665C47" w:rsidRPr="00BB6F96">
              <w:rPr>
                <w:i/>
                <w:noProof/>
                <w:sz w:val="18"/>
              </w:rPr>
              <w:tab/>
            </w:r>
            <w:r w:rsidR="00665C47" w:rsidRPr="00BB6F96">
              <w:rPr>
                <w:i/>
                <w:noProof/>
                <w:sz w:val="18"/>
              </w:rPr>
              <w:tab/>
            </w:r>
            <w:r w:rsidR="00665C47" w:rsidRPr="00BB6F96">
              <w:rPr>
                <w:i/>
                <w:noProof/>
                <w:sz w:val="18"/>
              </w:rPr>
              <w:tab/>
            </w:r>
            <w:r w:rsidR="00665C47" w:rsidRPr="00BB6F96">
              <w:rPr>
                <w:i/>
                <w:noProof/>
                <w:sz w:val="18"/>
              </w:rPr>
              <w:tab/>
            </w:r>
            <w:r w:rsidR="00665C47" w:rsidRPr="00BB6F96">
              <w:rPr>
                <w:i/>
                <w:noProof/>
                <w:sz w:val="18"/>
              </w:rPr>
              <w:tab/>
            </w:r>
            <w:r w:rsidR="00665C47" w:rsidRPr="00BB6F96">
              <w:rPr>
                <w:i/>
                <w:noProof/>
                <w:sz w:val="18"/>
              </w:rPr>
              <w:tab/>
            </w:r>
            <w:r w:rsidR="00665C47" w:rsidRPr="00BB6F96">
              <w:rPr>
                <w:i/>
                <w:noProof/>
                <w:sz w:val="18"/>
              </w:rPr>
              <w:tab/>
            </w:r>
            <w:r w:rsidR="00665C47" w:rsidRPr="00BB6F96">
              <w:rPr>
                <w:i/>
                <w:noProof/>
                <w:sz w:val="18"/>
              </w:rPr>
              <w:tab/>
            </w:r>
            <w:r w:rsidR="00665C47" w:rsidRPr="00BB6F96">
              <w:rPr>
                <w:i/>
                <w:noProof/>
                <w:sz w:val="18"/>
              </w:rPr>
              <w:tab/>
            </w:r>
            <w:r w:rsidR="00665C47" w:rsidRPr="00BB6F96">
              <w:rPr>
                <w:i/>
                <w:noProof/>
                <w:sz w:val="18"/>
              </w:rPr>
              <w:tab/>
            </w:r>
            <w:r w:rsidR="00665C47" w:rsidRPr="00BB6F96">
              <w:rPr>
                <w:i/>
                <w:noProof/>
                <w:sz w:val="18"/>
              </w:rPr>
              <w:tab/>
            </w:r>
            <w:r w:rsidR="00665C47" w:rsidRPr="00BB6F96">
              <w:rPr>
                <w:i/>
                <w:noProof/>
                <w:sz w:val="18"/>
              </w:rPr>
              <w:tab/>
            </w:r>
            <w:r w:rsidR="00665C47" w:rsidRPr="00BB6F96">
              <w:rPr>
                <w:i/>
                <w:noProof/>
                <w:sz w:val="18"/>
              </w:rPr>
              <w:tab/>
            </w:r>
            <w:r w:rsidRPr="00BB6F96">
              <w:rPr>
                <w:i/>
                <w:noProof/>
                <w:sz w:val="18"/>
              </w:rPr>
              <w:t>release)</w:t>
            </w:r>
            <w:r w:rsidRPr="00BB6F96">
              <w:rPr>
                <w:i/>
                <w:noProof/>
                <w:sz w:val="18"/>
              </w:rPr>
              <w:br/>
            </w:r>
            <w:r w:rsidRPr="00BB6F96">
              <w:rPr>
                <w:b/>
                <w:i/>
                <w:noProof/>
                <w:sz w:val="18"/>
              </w:rPr>
              <w:t>B</w:t>
            </w:r>
            <w:r w:rsidRPr="00BB6F96">
              <w:rPr>
                <w:i/>
                <w:noProof/>
                <w:sz w:val="18"/>
              </w:rPr>
              <w:t xml:space="preserve">  (addition of feature), </w:t>
            </w:r>
            <w:r w:rsidRPr="00BB6F96">
              <w:rPr>
                <w:i/>
                <w:noProof/>
                <w:sz w:val="18"/>
              </w:rPr>
              <w:br/>
            </w:r>
            <w:r w:rsidRPr="00BB6F96">
              <w:rPr>
                <w:b/>
                <w:i/>
                <w:noProof/>
                <w:sz w:val="18"/>
              </w:rPr>
              <w:t>C</w:t>
            </w:r>
            <w:r w:rsidRPr="00BB6F96">
              <w:rPr>
                <w:i/>
                <w:noProof/>
                <w:sz w:val="18"/>
              </w:rPr>
              <w:t xml:space="preserve">  (functional modification of feature)</w:t>
            </w:r>
            <w:r w:rsidRPr="00BB6F96">
              <w:rPr>
                <w:i/>
                <w:noProof/>
                <w:sz w:val="18"/>
              </w:rPr>
              <w:br/>
            </w:r>
            <w:r w:rsidRPr="00BB6F96">
              <w:rPr>
                <w:b/>
                <w:i/>
                <w:noProof/>
                <w:sz w:val="18"/>
              </w:rPr>
              <w:t>D</w:t>
            </w:r>
            <w:r w:rsidRPr="00BB6F96">
              <w:rPr>
                <w:i/>
                <w:noProof/>
                <w:sz w:val="18"/>
              </w:rPr>
              <w:t xml:space="preserve">  (editorial modification)</w:t>
            </w:r>
          </w:p>
          <w:p w14:paraId="05D36727" w14:textId="77777777" w:rsidR="001E41F3" w:rsidRPr="00BB6F96" w:rsidRDefault="001E41F3">
            <w:pPr>
              <w:pStyle w:val="CRCoverPage"/>
              <w:rPr>
                <w:noProof/>
              </w:rPr>
            </w:pPr>
            <w:r w:rsidRPr="00BB6F96">
              <w:rPr>
                <w:noProof/>
                <w:sz w:val="18"/>
              </w:rPr>
              <w:t>Detailed explanations of the above categories can</w:t>
            </w:r>
            <w:r w:rsidRPr="00BB6F96">
              <w:rPr>
                <w:noProof/>
                <w:sz w:val="18"/>
              </w:rPr>
              <w:br/>
              <w:t xml:space="preserve">be found in 3GPP </w:t>
            </w:r>
            <w:hyperlink r:id="rId11" w:history="1">
              <w:r w:rsidRPr="00BB6F96">
                <w:rPr>
                  <w:rStyle w:val="aa"/>
                  <w:noProof/>
                  <w:sz w:val="18"/>
                </w:rPr>
                <w:t>TR 21.900</w:t>
              </w:r>
            </w:hyperlink>
            <w:r w:rsidRPr="00BB6F96">
              <w:rPr>
                <w:noProof/>
                <w:sz w:val="18"/>
              </w:rPr>
              <w:t>.</w:t>
            </w:r>
          </w:p>
        </w:tc>
        <w:tc>
          <w:tcPr>
            <w:tcW w:w="3120" w:type="dxa"/>
            <w:gridSpan w:val="2"/>
            <w:tcBorders>
              <w:bottom w:val="single" w:sz="4" w:space="0" w:color="auto"/>
              <w:right w:val="single" w:sz="4" w:space="0" w:color="auto"/>
            </w:tcBorders>
          </w:tcPr>
          <w:p w14:paraId="1A28F380" w14:textId="0E2FCE84" w:rsidR="00D9124E" w:rsidRPr="00BB6F96" w:rsidRDefault="001E41F3" w:rsidP="00BD6BB8">
            <w:pPr>
              <w:pStyle w:val="CRCoverPage"/>
              <w:tabs>
                <w:tab w:val="left" w:pos="950"/>
              </w:tabs>
              <w:spacing w:after="0"/>
              <w:ind w:left="241" w:hanging="241"/>
              <w:rPr>
                <w:i/>
                <w:noProof/>
                <w:sz w:val="18"/>
              </w:rPr>
            </w:pPr>
            <w:r w:rsidRPr="00BB6F96">
              <w:rPr>
                <w:i/>
                <w:noProof/>
                <w:sz w:val="18"/>
              </w:rPr>
              <w:t xml:space="preserve">Use </w:t>
            </w:r>
            <w:r w:rsidRPr="00BB6F96">
              <w:rPr>
                <w:i/>
                <w:noProof/>
                <w:sz w:val="18"/>
                <w:u w:val="single"/>
              </w:rPr>
              <w:t>one</w:t>
            </w:r>
            <w:r w:rsidRPr="00BB6F96">
              <w:rPr>
                <w:i/>
                <w:noProof/>
                <w:sz w:val="18"/>
              </w:rPr>
              <w:t xml:space="preserve"> of the following releases:</w:t>
            </w:r>
            <w:r w:rsidRPr="00BB6F96">
              <w:rPr>
                <w:i/>
                <w:noProof/>
                <w:sz w:val="18"/>
              </w:rPr>
              <w:br/>
              <w:t>Rel-8</w:t>
            </w:r>
            <w:r w:rsidRPr="00BB6F96">
              <w:rPr>
                <w:i/>
                <w:noProof/>
                <w:sz w:val="18"/>
              </w:rPr>
              <w:tab/>
              <w:t>(Release 8)</w:t>
            </w:r>
            <w:r w:rsidR="007C2097" w:rsidRPr="00BB6F96">
              <w:rPr>
                <w:i/>
                <w:noProof/>
                <w:sz w:val="18"/>
              </w:rPr>
              <w:br/>
              <w:t>Rel-9</w:t>
            </w:r>
            <w:r w:rsidR="007C2097" w:rsidRPr="00BB6F96">
              <w:rPr>
                <w:i/>
                <w:noProof/>
                <w:sz w:val="18"/>
              </w:rPr>
              <w:tab/>
              <w:t>(Release 9)</w:t>
            </w:r>
            <w:r w:rsidR="009777D9" w:rsidRPr="00BB6F96">
              <w:rPr>
                <w:i/>
                <w:noProof/>
                <w:sz w:val="18"/>
              </w:rPr>
              <w:br/>
              <w:t>Rel-10</w:t>
            </w:r>
            <w:r w:rsidR="009777D9" w:rsidRPr="00BB6F96">
              <w:rPr>
                <w:i/>
                <w:noProof/>
                <w:sz w:val="18"/>
              </w:rPr>
              <w:tab/>
              <w:t>(Release 10)</w:t>
            </w:r>
            <w:r w:rsidR="000C038A" w:rsidRPr="00BB6F96">
              <w:rPr>
                <w:i/>
                <w:noProof/>
                <w:sz w:val="18"/>
              </w:rPr>
              <w:br/>
              <w:t>Rel-11</w:t>
            </w:r>
            <w:r w:rsidR="000C038A" w:rsidRPr="00BB6F96">
              <w:rPr>
                <w:i/>
                <w:noProof/>
                <w:sz w:val="18"/>
              </w:rPr>
              <w:tab/>
              <w:t>(Release 11)</w:t>
            </w:r>
            <w:r w:rsidR="000C038A" w:rsidRPr="00BB6F96">
              <w:rPr>
                <w:i/>
                <w:noProof/>
                <w:sz w:val="18"/>
              </w:rPr>
              <w:br/>
            </w:r>
            <w:r w:rsidR="002E472E" w:rsidRPr="00BB6F96">
              <w:rPr>
                <w:i/>
                <w:noProof/>
                <w:sz w:val="18"/>
              </w:rPr>
              <w:t>…</w:t>
            </w:r>
            <w:r w:rsidR="0051580D" w:rsidRPr="00BB6F96">
              <w:rPr>
                <w:i/>
                <w:noProof/>
                <w:sz w:val="18"/>
              </w:rPr>
              <w:br/>
            </w:r>
            <w:r w:rsidR="002E472E" w:rsidRPr="00BB6F96">
              <w:rPr>
                <w:i/>
                <w:noProof/>
                <w:sz w:val="18"/>
              </w:rPr>
              <w:t>Rel-17</w:t>
            </w:r>
            <w:r w:rsidR="002E472E" w:rsidRPr="00BB6F96">
              <w:rPr>
                <w:i/>
                <w:noProof/>
                <w:sz w:val="18"/>
              </w:rPr>
              <w:tab/>
              <w:t>(Release 17)</w:t>
            </w:r>
            <w:r w:rsidR="002E472E" w:rsidRPr="00BB6F96">
              <w:rPr>
                <w:i/>
                <w:noProof/>
                <w:sz w:val="18"/>
              </w:rPr>
              <w:br/>
              <w:t>Rel-18</w:t>
            </w:r>
            <w:r w:rsidR="002E472E" w:rsidRPr="00BB6F96">
              <w:rPr>
                <w:i/>
                <w:noProof/>
                <w:sz w:val="18"/>
              </w:rPr>
              <w:tab/>
              <w:t>(Release 18)</w:t>
            </w:r>
            <w:r w:rsidR="00C870F6" w:rsidRPr="00BB6F96">
              <w:rPr>
                <w:i/>
                <w:noProof/>
                <w:sz w:val="18"/>
              </w:rPr>
              <w:br/>
              <w:t>Rel-19</w:t>
            </w:r>
            <w:r w:rsidR="00653DE4" w:rsidRPr="00BB6F96">
              <w:rPr>
                <w:i/>
                <w:noProof/>
                <w:sz w:val="18"/>
              </w:rPr>
              <w:tab/>
              <w:t>(Release 19)</w:t>
            </w:r>
            <w:r w:rsidR="00D9124E" w:rsidRPr="00BB6F96">
              <w:rPr>
                <w:i/>
                <w:noProof/>
                <w:sz w:val="18"/>
              </w:rPr>
              <w:t xml:space="preserve"> </w:t>
            </w:r>
            <w:r w:rsidR="00D9124E" w:rsidRPr="00BB6F96">
              <w:rPr>
                <w:i/>
                <w:noProof/>
                <w:sz w:val="18"/>
              </w:rPr>
              <w:br/>
              <w:t>Rel-20</w:t>
            </w:r>
            <w:r w:rsidR="00D9124E" w:rsidRPr="00BB6F96">
              <w:rPr>
                <w:i/>
                <w:noProof/>
                <w:sz w:val="18"/>
              </w:rPr>
              <w:tab/>
              <w:t>(Release 20)</w:t>
            </w:r>
          </w:p>
        </w:tc>
      </w:tr>
      <w:tr w:rsidR="001E41F3" w:rsidRPr="00BB6F96" w14:paraId="7FBEB8E7" w14:textId="77777777" w:rsidTr="00547111">
        <w:tc>
          <w:tcPr>
            <w:tcW w:w="1843" w:type="dxa"/>
          </w:tcPr>
          <w:p w14:paraId="44A3A604" w14:textId="77777777" w:rsidR="001E41F3" w:rsidRPr="00BB6F96" w:rsidRDefault="001E41F3">
            <w:pPr>
              <w:pStyle w:val="CRCoverPage"/>
              <w:spacing w:after="0"/>
              <w:rPr>
                <w:b/>
                <w:i/>
                <w:noProof/>
                <w:sz w:val="8"/>
                <w:szCs w:val="8"/>
              </w:rPr>
            </w:pPr>
          </w:p>
        </w:tc>
        <w:tc>
          <w:tcPr>
            <w:tcW w:w="7797" w:type="dxa"/>
            <w:gridSpan w:val="10"/>
          </w:tcPr>
          <w:p w14:paraId="5524CC4E" w14:textId="77777777" w:rsidR="001E41F3" w:rsidRPr="00BB6F96" w:rsidRDefault="001E41F3">
            <w:pPr>
              <w:pStyle w:val="CRCoverPage"/>
              <w:spacing w:after="0"/>
              <w:rPr>
                <w:noProof/>
                <w:sz w:val="8"/>
                <w:szCs w:val="8"/>
              </w:rPr>
            </w:pPr>
          </w:p>
        </w:tc>
      </w:tr>
      <w:tr w:rsidR="001E41F3" w:rsidRPr="00BB6F96" w14:paraId="1256F52C" w14:textId="77777777" w:rsidTr="00547111">
        <w:tc>
          <w:tcPr>
            <w:tcW w:w="2694" w:type="dxa"/>
            <w:gridSpan w:val="2"/>
            <w:tcBorders>
              <w:top w:val="single" w:sz="4" w:space="0" w:color="auto"/>
              <w:left w:val="single" w:sz="4" w:space="0" w:color="auto"/>
            </w:tcBorders>
          </w:tcPr>
          <w:p w14:paraId="52C87DB0" w14:textId="77777777" w:rsidR="001E41F3" w:rsidRPr="00BB6F96" w:rsidRDefault="001E41F3">
            <w:pPr>
              <w:pStyle w:val="CRCoverPage"/>
              <w:tabs>
                <w:tab w:val="right" w:pos="2184"/>
              </w:tabs>
              <w:spacing w:after="0"/>
              <w:rPr>
                <w:b/>
                <w:i/>
                <w:noProof/>
              </w:rPr>
            </w:pPr>
            <w:r w:rsidRPr="00BB6F96">
              <w:rPr>
                <w:b/>
                <w:i/>
                <w:noProof/>
              </w:rPr>
              <w:t>Reason for change:</w:t>
            </w:r>
          </w:p>
        </w:tc>
        <w:tc>
          <w:tcPr>
            <w:tcW w:w="6946" w:type="dxa"/>
            <w:gridSpan w:val="9"/>
            <w:tcBorders>
              <w:top w:val="single" w:sz="4" w:space="0" w:color="auto"/>
              <w:right w:val="single" w:sz="4" w:space="0" w:color="auto"/>
            </w:tcBorders>
            <w:shd w:val="pct30" w:color="FFFF00" w:fill="auto"/>
          </w:tcPr>
          <w:p w14:paraId="7ED899BF" w14:textId="4F6A4673" w:rsidR="00114EAE" w:rsidRPr="00BB6F96" w:rsidRDefault="00B418EC" w:rsidP="00114EAE">
            <w:pPr>
              <w:pStyle w:val="CRCoverPage"/>
              <w:spacing w:after="0"/>
              <w:ind w:left="100"/>
              <w:rPr>
                <w:noProof/>
                <w:lang w:eastAsia="ko-KR"/>
              </w:rPr>
            </w:pPr>
            <w:r w:rsidRPr="00BB6F96">
              <w:rPr>
                <w:noProof/>
                <w:lang w:eastAsia="ko-KR"/>
              </w:rPr>
              <w:t>For Session Breakout model</w:t>
            </w:r>
            <w:r w:rsidR="00114EAE" w:rsidRPr="00BB6F96">
              <w:rPr>
                <w:noProof/>
                <w:lang w:eastAsia="ko-KR"/>
              </w:rPr>
              <w:t>,</w:t>
            </w:r>
            <w:r w:rsidRPr="00BB6F96">
              <w:rPr>
                <w:noProof/>
                <w:lang w:eastAsia="ko-KR"/>
              </w:rPr>
              <w:t xml:space="preserve"> the following </w:t>
            </w:r>
            <w:r w:rsidR="00114EAE" w:rsidRPr="00BB6F96">
              <w:rPr>
                <w:noProof/>
                <w:lang w:eastAsia="ko-KR"/>
              </w:rPr>
              <w:t>principle is included in the study conclusion</w:t>
            </w:r>
            <w:r w:rsidRPr="00BB6F96">
              <w:rPr>
                <w:noProof/>
                <w:lang w:eastAsia="ko-KR"/>
              </w:rPr>
              <w:t>:</w:t>
            </w:r>
            <w:r w:rsidR="00114EAE" w:rsidRPr="00BB6F96">
              <w:rPr>
                <w:rFonts w:hint="eastAsia"/>
                <w:noProof/>
                <w:lang w:eastAsia="ko-KR"/>
              </w:rPr>
              <w:t xml:space="preserve"> </w:t>
            </w:r>
            <w:r w:rsidR="00114EAE" w:rsidRPr="00BB6F96">
              <w:rPr>
                <w:noProof/>
                <w:lang w:eastAsia="ko-KR"/>
              </w:rPr>
              <w:t>“</w:t>
            </w:r>
            <w:r w:rsidRPr="00BB6F96">
              <w:rPr>
                <w:rFonts w:ascii="Times New Roman" w:hAnsi="Times New Roman"/>
                <w:noProof/>
                <w:lang w:eastAsia="ko-KR"/>
              </w:rPr>
              <w:t>I-SMF selection shall be performed by AMF. I-SMF selection mechanism shall be enhanced to support I-SMF for local offloading management, e.g. I-SMF selection for local offloading management is based on the subscription data</w:t>
            </w:r>
            <w:r w:rsidRPr="00BB6F96">
              <w:rPr>
                <w:noProof/>
                <w:lang w:eastAsia="ko-KR"/>
              </w:rPr>
              <w:t>.</w:t>
            </w:r>
            <w:r w:rsidR="00114EAE" w:rsidRPr="00BB6F96">
              <w:rPr>
                <w:noProof/>
                <w:lang w:eastAsia="ko-KR"/>
              </w:rPr>
              <w:t xml:space="preserve">” Also, as per the purpose of KI#1, the I-SMF will be utilized to support local offloading management, which implies that I-SMF can be inserted even if the UE is inside the SMF service area. </w:t>
            </w:r>
          </w:p>
          <w:p w14:paraId="46ACFB24" w14:textId="77777777" w:rsidR="001E41F3" w:rsidRDefault="00114EAE" w:rsidP="00114EAE">
            <w:pPr>
              <w:pStyle w:val="CRCoverPage"/>
              <w:spacing w:after="0"/>
              <w:ind w:left="100"/>
              <w:rPr>
                <w:noProof/>
                <w:lang w:eastAsia="ko-KR"/>
              </w:rPr>
            </w:pPr>
            <w:r w:rsidRPr="00BB6F96">
              <w:rPr>
                <w:noProof/>
                <w:lang w:eastAsia="ko-KR"/>
              </w:rPr>
              <w:t xml:space="preserve">To address the above aspects, this CR proposes updates on </w:t>
            </w:r>
            <w:r w:rsidRPr="00BB6F96">
              <w:t>PDU Session establishment procedure for I-SMF</w:t>
            </w:r>
            <w:r w:rsidRPr="00BB6F96">
              <w:rPr>
                <w:noProof/>
                <w:lang w:eastAsia="ko-KR"/>
              </w:rPr>
              <w:t xml:space="preserve"> </w:t>
            </w:r>
          </w:p>
          <w:p w14:paraId="74F3ED7C" w14:textId="77777777" w:rsidR="00A43F67" w:rsidRDefault="00A43F67" w:rsidP="00114EAE">
            <w:pPr>
              <w:pStyle w:val="CRCoverPage"/>
              <w:spacing w:after="0"/>
              <w:ind w:left="100"/>
              <w:rPr>
                <w:noProof/>
                <w:lang w:eastAsia="ko-KR"/>
              </w:rPr>
            </w:pPr>
          </w:p>
          <w:p w14:paraId="212E9A99" w14:textId="5842505B" w:rsidR="0064741D" w:rsidRDefault="00A43F67" w:rsidP="00114EAE">
            <w:pPr>
              <w:pStyle w:val="CRCoverPage"/>
              <w:spacing w:after="0"/>
              <w:ind w:left="100"/>
              <w:rPr>
                <w:rFonts w:cs="Arial"/>
                <w:noProof/>
                <w:highlight w:val="green"/>
              </w:rPr>
            </w:pPr>
            <w:r w:rsidRPr="00AF529B">
              <w:rPr>
                <w:rFonts w:cs="Arial"/>
                <w:noProof/>
                <w:highlight w:val="green"/>
              </w:rPr>
              <w:t>Rev</w:t>
            </w:r>
            <w:r w:rsidR="00A93F18">
              <w:rPr>
                <w:rFonts w:cs="Arial"/>
                <w:noProof/>
                <w:highlight w:val="green"/>
              </w:rPr>
              <w:t>10</w:t>
            </w:r>
            <w:r w:rsidRPr="00AF529B">
              <w:rPr>
                <w:rFonts w:cs="Arial"/>
                <w:noProof/>
                <w:highlight w:val="green"/>
              </w:rPr>
              <w:t xml:space="preserve">: </w:t>
            </w:r>
          </w:p>
          <w:p w14:paraId="4CEA9DB1" w14:textId="0A78C8C3" w:rsidR="00A43F67" w:rsidRPr="00AF529B" w:rsidRDefault="0064741D" w:rsidP="0064741D">
            <w:pPr>
              <w:pStyle w:val="CRCoverPage"/>
              <w:numPr>
                <w:ilvl w:val="0"/>
                <w:numId w:val="11"/>
              </w:numPr>
              <w:spacing w:after="0"/>
              <w:rPr>
                <w:rFonts w:eastAsia="맑은 고딕"/>
                <w:noProof/>
                <w:highlight w:val="green"/>
                <w:lang w:eastAsia="ko-KR"/>
              </w:rPr>
            </w:pPr>
            <w:r>
              <w:rPr>
                <w:rFonts w:cs="Arial"/>
                <w:noProof/>
                <w:highlight w:val="green"/>
              </w:rPr>
              <w:t>An</w:t>
            </w:r>
            <w:r w:rsidRPr="00AF529B">
              <w:rPr>
                <w:rFonts w:eastAsia="맑은 고딕"/>
                <w:noProof/>
                <w:highlight w:val="green"/>
                <w:lang w:eastAsia="ko-KR"/>
              </w:rPr>
              <w:t xml:space="preserve"> </w:t>
            </w:r>
            <w:r w:rsidR="00AF529B" w:rsidRPr="00AF529B">
              <w:rPr>
                <w:rFonts w:eastAsia="맑은 고딕"/>
                <w:noProof/>
                <w:highlight w:val="green"/>
                <w:lang w:eastAsia="ko-KR"/>
              </w:rPr>
              <w:t>Edi</w:t>
            </w:r>
            <w:r>
              <w:rPr>
                <w:rFonts w:eastAsia="맑은 고딕"/>
                <w:noProof/>
                <w:highlight w:val="green"/>
                <w:lang w:eastAsia="ko-KR"/>
              </w:rPr>
              <w:t>tor's note needs to be resolved:</w:t>
            </w:r>
          </w:p>
          <w:p w14:paraId="25209BF3" w14:textId="77777777" w:rsidR="00AF529B" w:rsidRPr="00BB6F96" w:rsidRDefault="00AF529B" w:rsidP="00AF529B">
            <w:pPr>
              <w:pStyle w:val="EditorsNote0"/>
            </w:pPr>
            <w:r w:rsidRPr="00AF529B">
              <w:rPr>
                <w:highlight w:val="green"/>
              </w:rPr>
              <w:t>Editor’s note:</w:t>
            </w:r>
            <w:r w:rsidRPr="00AF529B">
              <w:rPr>
                <w:highlight w:val="green"/>
              </w:rPr>
              <w:tab/>
            </w:r>
            <w:r w:rsidRPr="00AF529B">
              <w:rPr>
                <w:rFonts w:hint="eastAsia"/>
                <w:highlight w:val="green"/>
              </w:rPr>
              <w:t>I</w:t>
            </w:r>
            <w:r w:rsidRPr="00AF529B">
              <w:rPr>
                <w:highlight w:val="green"/>
              </w:rPr>
              <w:t xml:space="preserve">t is FFS whether to have new clauses for, </w:t>
            </w:r>
            <w:r w:rsidRPr="00AF529B">
              <w:rPr>
                <w:highlight w:val="green"/>
                <w:lang w:eastAsia="ko-KR"/>
              </w:rPr>
              <w:t>e.g.,</w:t>
            </w:r>
            <w:r w:rsidRPr="00AF529B">
              <w:rPr>
                <w:highlight w:val="green"/>
              </w:rPr>
              <w:t xml:space="preserve"> I-SMF selection and PDU Session establishment with I-SMF insertion for Local Offloading management.</w:t>
            </w:r>
          </w:p>
          <w:p w14:paraId="21AA9818" w14:textId="1E5C9F5A" w:rsidR="00AF529B" w:rsidRPr="0064741D" w:rsidRDefault="0064741D" w:rsidP="0064741D">
            <w:pPr>
              <w:pStyle w:val="CRCoverPage"/>
              <w:numPr>
                <w:ilvl w:val="0"/>
                <w:numId w:val="11"/>
              </w:numPr>
              <w:spacing w:after="0"/>
              <w:rPr>
                <w:rFonts w:eastAsia="맑은 고딕"/>
                <w:noProof/>
                <w:highlight w:val="green"/>
                <w:lang w:eastAsia="ko-KR"/>
              </w:rPr>
            </w:pPr>
            <w:r w:rsidRPr="0064741D">
              <w:rPr>
                <w:rFonts w:cs="Arial"/>
                <w:noProof/>
                <w:highlight w:val="green"/>
              </w:rPr>
              <w:t>Subscr</w:t>
            </w:r>
            <w:r>
              <w:rPr>
                <w:rFonts w:cs="Arial"/>
                <w:noProof/>
                <w:highlight w:val="green"/>
              </w:rPr>
              <w:t>iption data and s</w:t>
            </w:r>
            <w:r w:rsidRPr="0064741D">
              <w:rPr>
                <w:rFonts w:cs="Arial"/>
                <w:noProof/>
                <w:highlight w:val="green"/>
              </w:rPr>
              <w:t>ervice operations related to the Local Offloading Management needs to be updated</w:t>
            </w:r>
          </w:p>
          <w:p w14:paraId="708AA7DE" w14:textId="585E797F" w:rsidR="005A46B5" w:rsidRPr="00BB6F96" w:rsidRDefault="005A46B5" w:rsidP="00114EAE">
            <w:pPr>
              <w:pStyle w:val="CRCoverPage"/>
              <w:spacing w:after="0"/>
              <w:ind w:left="100"/>
              <w:rPr>
                <w:noProof/>
                <w:lang w:eastAsia="ko-KR"/>
              </w:rPr>
            </w:pPr>
          </w:p>
        </w:tc>
      </w:tr>
      <w:tr w:rsidR="001E41F3" w:rsidRPr="00BB6F96" w14:paraId="4CA74D09" w14:textId="77777777" w:rsidTr="00547111">
        <w:tc>
          <w:tcPr>
            <w:tcW w:w="2694" w:type="dxa"/>
            <w:gridSpan w:val="2"/>
            <w:tcBorders>
              <w:left w:val="single" w:sz="4" w:space="0" w:color="auto"/>
            </w:tcBorders>
          </w:tcPr>
          <w:p w14:paraId="2D0866D6" w14:textId="5DC716E9" w:rsidR="001E41F3" w:rsidRPr="00BB6F9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B6F96" w:rsidRDefault="001E41F3">
            <w:pPr>
              <w:pStyle w:val="CRCoverPage"/>
              <w:spacing w:after="0"/>
              <w:rPr>
                <w:noProof/>
                <w:sz w:val="8"/>
                <w:szCs w:val="8"/>
              </w:rPr>
            </w:pPr>
          </w:p>
        </w:tc>
      </w:tr>
      <w:tr w:rsidR="001E41F3" w:rsidRPr="00BB6F96" w14:paraId="21016551" w14:textId="77777777" w:rsidTr="00547111">
        <w:tc>
          <w:tcPr>
            <w:tcW w:w="2694" w:type="dxa"/>
            <w:gridSpan w:val="2"/>
            <w:tcBorders>
              <w:left w:val="single" w:sz="4" w:space="0" w:color="auto"/>
            </w:tcBorders>
          </w:tcPr>
          <w:p w14:paraId="49433147" w14:textId="77777777" w:rsidR="001E41F3" w:rsidRPr="00BB6F96" w:rsidRDefault="001E41F3">
            <w:pPr>
              <w:pStyle w:val="CRCoverPage"/>
              <w:tabs>
                <w:tab w:val="right" w:pos="2184"/>
              </w:tabs>
              <w:spacing w:after="0"/>
              <w:rPr>
                <w:b/>
                <w:i/>
                <w:noProof/>
              </w:rPr>
            </w:pPr>
            <w:r w:rsidRPr="00BB6F96">
              <w:rPr>
                <w:b/>
                <w:i/>
                <w:noProof/>
              </w:rPr>
              <w:t>Summary of change</w:t>
            </w:r>
            <w:r w:rsidR="0051580D" w:rsidRPr="00BB6F96">
              <w:rPr>
                <w:b/>
                <w:i/>
                <w:noProof/>
              </w:rPr>
              <w:t>:</w:t>
            </w:r>
          </w:p>
        </w:tc>
        <w:tc>
          <w:tcPr>
            <w:tcW w:w="6946" w:type="dxa"/>
            <w:gridSpan w:val="9"/>
            <w:tcBorders>
              <w:right w:val="single" w:sz="4" w:space="0" w:color="auto"/>
            </w:tcBorders>
            <w:shd w:val="pct30" w:color="FFFF00" w:fill="auto"/>
          </w:tcPr>
          <w:p w14:paraId="6259FE42" w14:textId="77777777" w:rsidR="001E41F3" w:rsidRDefault="00356B18">
            <w:pPr>
              <w:pStyle w:val="CRCoverPage"/>
              <w:spacing w:after="0"/>
              <w:ind w:left="100"/>
              <w:rPr>
                <w:noProof/>
                <w:lang w:val="en-US" w:eastAsia="ko-KR"/>
              </w:rPr>
            </w:pPr>
            <w:r w:rsidRPr="00BB6F96">
              <w:rPr>
                <w:noProof/>
                <w:lang w:val="en-US" w:eastAsia="ko-KR"/>
              </w:rPr>
              <w:t xml:space="preserve">Add </w:t>
            </w:r>
            <w:r w:rsidR="009833D8" w:rsidRPr="00BB6F96">
              <w:rPr>
                <w:noProof/>
                <w:lang w:val="en-US" w:eastAsia="ko-KR"/>
              </w:rPr>
              <w:t>I-SMF selection for Local Offloading Management</w:t>
            </w:r>
          </w:p>
          <w:p w14:paraId="317C1D84" w14:textId="77777777" w:rsidR="0064741D" w:rsidRDefault="0064741D">
            <w:pPr>
              <w:pStyle w:val="CRCoverPage"/>
              <w:spacing w:after="0"/>
              <w:ind w:left="100"/>
              <w:rPr>
                <w:noProof/>
                <w:lang w:val="en-US" w:eastAsia="ko-KR"/>
              </w:rPr>
            </w:pPr>
          </w:p>
          <w:p w14:paraId="01852E3E" w14:textId="1B92C4B6" w:rsidR="0064741D" w:rsidRPr="0064741D" w:rsidRDefault="0064741D" w:rsidP="0064741D">
            <w:pPr>
              <w:pStyle w:val="CRCoverPage"/>
              <w:spacing w:after="0"/>
              <w:ind w:left="100"/>
              <w:rPr>
                <w:rFonts w:cs="Arial"/>
                <w:noProof/>
                <w:highlight w:val="green"/>
              </w:rPr>
            </w:pPr>
            <w:r w:rsidRPr="0064741D">
              <w:rPr>
                <w:rFonts w:cs="Arial"/>
                <w:noProof/>
                <w:highlight w:val="green"/>
              </w:rPr>
              <w:t>Rev</w:t>
            </w:r>
            <w:r w:rsidR="00A93F18">
              <w:rPr>
                <w:rFonts w:cs="Arial"/>
                <w:noProof/>
                <w:highlight w:val="green"/>
              </w:rPr>
              <w:t>10</w:t>
            </w:r>
            <w:r w:rsidRPr="0064741D">
              <w:rPr>
                <w:rFonts w:cs="Arial"/>
                <w:noProof/>
                <w:highlight w:val="green"/>
              </w:rPr>
              <w:t xml:space="preserve">: </w:t>
            </w:r>
          </w:p>
          <w:p w14:paraId="51DEB8BE" w14:textId="77777777" w:rsidR="0064741D" w:rsidRPr="0064741D" w:rsidRDefault="0064741D" w:rsidP="0064741D">
            <w:pPr>
              <w:pStyle w:val="CRCoverPage"/>
              <w:numPr>
                <w:ilvl w:val="0"/>
                <w:numId w:val="11"/>
              </w:numPr>
              <w:spacing w:after="0"/>
              <w:rPr>
                <w:rFonts w:cs="Arial"/>
                <w:noProof/>
                <w:highlight w:val="green"/>
              </w:rPr>
            </w:pPr>
            <w:r w:rsidRPr="0064741D">
              <w:rPr>
                <w:rFonts w:cs="Arial"/>
                <w:noProof/>
                <w:highlight w:val="green"/>
              </w:rPr>
              <w:t>Update the I-SMF selection regardless of the current UE location and SMF service area</w:t>
            </w:r>
          </w:p>
          <w:p w14:paraId="149B7CD8" w14:textId="77777777" w:rsidR="0064741D" w:rsidRPr="0064741D" w:rsidRDefault="0064741D" w:rsidP="0064741D">
            <w:pPr>
              <w:pStyle w:val="CRCoverPage"/>
              <w:numPr>
                <w:ilvl w:val="0"/>
                <w:numId w:val="11"/>
              </w:numPr>
              <w:spacing w:after="0"/>
              <w:rPr>
                <w:rFonts w:cs="Arial"/>
                <w:noProof/>
                <w:highlight w:val="green"/>
              </w:rPr>
            </w:pPr>
            <w:r w:rsidRPr="0064741D">
              <w:rPr>
                <w:rFonts w:cs="Arial"/>
                <w:noProof/>
                <w:highlight w:val="green"/>
              </w:rPr>
              <w:t>Update on the service operations related to the Local Offloading Management</w:t>
            </w:r>
          </w:p>
          <w:p w14:paraId="38C88ECE" w14:textId="77777777" w:rsidR="0064741D" w:rsidRPr="0064741D" w:rsidRDefault="0064741D" w:rsidP="0064741D">
            <w:pPr>
              <w:pStyle w:val="CRCoverPage"/>
              <w:numPr>
                <w:ilvl w:val="0"/>
                <w:numId w:val="11"/>
              </w:numPr>
              <w:spacing w:after="0"/>
              <w:rPr>
                <w:noProof/>
                <w:lang w:val="en-US" w:eastAsia="ko-KR"/>
              </w:rPr>
            </w:pPr>
            <w:r w:rsidRPr="0064741D">
              <w:rPr>
                <w:rFonts w:cs="Arial"/>
                <w:noProof/>
                <w:highlight w:val="green"/>
              </w:rPr>
              <w:t>Add Local Offloading Management allowed indication in the SMF Selection Subscription data</w:t>
            </w:r>
          </w:p>
          <w:p w14:paraId="31C656EC" w14:textId="2A90BDBD" w:rsidR="0064741D" w:rsidRPr="00BB6F96" w:rsidRDefault="0064741D" w:rsidP="0064741D">
            <w:pPr>
              <w:pStyle w:val="CRCoverPage"/>
              <w:spacing w:after="0"/>
              <w:ind w:left="100"/>
              <w:rPr>
                <w:noProof/>
                <w:lang w:val="en-US" w:eastAsia="ko-KR"/>
              </w:rPr>
            </w:pPr>
          </w:p>
        </w:tc>
      </w:tr>
      <w:tr w:rsidR="001E41F3" w:rsidRPr="00BB6F96" w14:paraId="1F886379" w14:textId="77777777" w:rsidTr="00547111">
        <w:tc>
          <w:tcPr>
            <w:tcW w:w="2694" w:type="dxa"/>
            <w:gridSpan w:val="2"/>
            <w:tcBorders>
              <w:left w:val="single" w:sz="4" w:space="0" w:color="auto"/>
            </w:tcBorders>
          </w:tcPr>
          <w:p w14:paraId="4D989623" w14:textId="77777777" w:rsidR="001E41F3" w:rsidRPr="00BB6F96"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BB6F96" w:rsidRDefault="001E41F3">
            <w:pPr>
              <w:pStyle w:val="CRCoverPage"/>
              <w:spacing w:after="0"/>
              <w:rPr>
                <w:noProof/>
                <w:sz w:val="8"/>
                <w:szCs w:val="8"/>
                <w:lang w:val="en-US"/>
              </w:rPr>
            </w:pPr>
          </w:p>
        </w:tc>
      </w:tr>
      <w:tr w:rsidR="001E41F3" w:rsidRPr="00BB6F96" w14:paraId="678D7BF9" w14:textId="77777777" w:rsidTr="00547111">
        <w:tc>
          <w:tcPr>
            <w:tcW w:w="2694" w:type="dxa"/>
            <w:gridSpan w:val="2"/>
            <w:tcBorders>
              <w:left w:val="single" w:sz="4" w:space="0" w:color="auto"/>
              <w:bottom w:val="single" w:sz="4" w:space="0" w:color="auto"/>
            </w:tcBorders>
          </w:tcPr>
          <w:p w14:paraId="4E5CE1B6" w14:textId="77777777" w:rsidR="001E41F3" w:rsidRPr="00BB6F96" w:rsidRDefault="001E41F3">
            <w:pPr>
              <w:pStyle w:val="CRCoverPage"/>
              <w:tabs>
                <w:tab w:val="right" w:pos="2184"/>
              </w:tabs>
              <w:spacing w:after="0"/>
              <w:rPr>
                <w:b/>
                <w:i/>
                <w:noProof/>
              </w:rPr>
            </w:pPr>
            <w:r w:rsidRPr="00BB6F9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CBCA1D" w14:textId="77777777" w:rsidR="001E41F3" w:rsidRDefault="00356B18">
            <w:pPr>
              <w:pStyle w:val="CRCoverPage"/>
              <w:spacing w:after="0"/>
              <w:ind w:left="100"/>
              <w:rPr>
                <w:noProof/>
                <w:lang w:eastAsia="ko-KR"/>
              </w:rPr>
            </w:pPr>
            <w:r w:rsidRPr="00BB6F96">
              <w:rPr>
                <w:rFonts w:hint="eastAsia"/>
                <w:noProof/>
                <w:lang w:eastAsia="ko-KR"/>
              </w:rPr>
              <w:t>L</w:t>
            </w:r>
            <w:r w:rsidRPr="00BB6F96">
              <w:rPr>
                <w:noProof/>
                <w:lang w:eastAsia="ko-KR"/>
              </w:rPr>
              <w:t>ocal Offloading Management feature not supported</w:t>
            </w:r>
          </w:p>
          <w:p w14:paraId="5E1574D4" w14:textId="77777777" w:rsidR="0064741D" w:rsidRDefault="0064741D">
            <w:pPr>
              <w:pStyle w:val="CRCoverPage"/>
              <w:spacing w:after="0"/>
              <w:ind w:left="100"/>
              <w:rPr>
                <w:noProof/>
                <w:lang w:eastAsia="ko-KR"/>
              </w:rPr>
            </w:pPr>
          </w:p>
          <w:p w14:paraId="726A9DB6" w14:textId="61E806C3" w:rsidR="0064741D" w:rsidRPr="0064741D" w:rsidRDefault="0064741D" w:rsidP="0064741D">
            <w:pPr>
              <w:pStyle w:val="CRCoverPage"/>
              <w:spacing w:after="0"/>
              <w:ind w:left="100"/>
              <w:rPr>
                <w:rFonts w:cs="Arial"/>
                <w:noProof/>
                <w:highlight w:val="green"/>
              </w:rPr>
            </w:pPr>
            <w:r w:rsidRPr="0064741D">
              <w:rPr>
                <w:rFonts w:cs="Arial"/>
                <w:noProof/>
                <w:highlight w:val="green"/>
              </w:rPr>
              <w:lastRenderedPageBreak/>
              <w:t>Rev</w:t>
            </w:r>
            <w:r w:rsidR="00A93F18">
              <w:rPr>
                <w:rFonts w:cs="Arial"/>
                <w:noProof/>
                <w:highlight w:val="green"/>
              </w:rPr>
              <w:t>10</w:t>
            </w:r>
            <w:r w:rsidRPr="0064741D">
              <w:rPr>
                <w:rFonts w:cs="Arial"/>
                <w:noProof/>
                <w:highlight w:val="green"/>
              </w:rPr>
              <w:t xml:space="preserve">: </w:t>
            </w:r>
            <w:r>
              <w:rPr>
                <w:rFonts w:cs="Arial"/>
                <w:noProof/>
                <w:highlight w:val="green"/>
              </w:rPr>
              <w:t>Incomplete support of the Local Offloading Management.</w:t>
            </w:r>
          </w:p>
          <w:p w14:paraId="5C4BEB44" w14:textId="0C7FCB66" w:rsidR="0064741D" w:rsidRPr="00BB6F96" w:rsidRDefault="0064741D">
            <w:pPr>
              <w:pStyle w:val="CRCoverPage"/>
              <w:spacing w:after="0"/>
              <w:ind w:left="100"/>
              <w:rPr>
                <w:noProof/>
                <w:lang w:eastAsia="ko-KR"/>
              </w:rPr>
            </w:pPr>
          </w:p>
        </w:tc>
      </w:tr>
      <w:tr w:rsidR="001E41F3" w:rsidRPr="00BB6F96" w14:paraId="034AF533" w14:textId="77777777" w:rsidTr="00547111">
        <w:tc>
          <w:tcPr>
            <w:tcW w:w="2694" w:type="dxa"/>
            <w:gridSpan w:val="2"/>
          </w:tcPr>
          <w:p w14:paraId="39D9EB5B" w14:textId="77777777" w:rsidR="001E41F3" w:rsidRPr="00BB6F96" w:rsidRDefault="001E41F3">
            <w:pPr>
              <w:pStyle w:val="CRCoverPage"/>
              <w:spacing w:after="0"/>
              <w:rPr>
                <w:b/>
                <w:i/>
                <w:noProof/>
                <w:sz w:val="8"/>
                <w:szCs w:val="8"/>
              </w:rPr>
            </w:pPr>
          </w:p>
        </w:tc>
        <w:tc>
          <w:tcPr>
            <w:tcW w:w="6946" w:type="dxa"/>
            <w:gridSpan w:val="9"/>
          </w:tcPr>
          <w:p w14:paraId="7826CB1C" w14:textId="77777777" w:rsidR="001E41F3" w:rsidRPr="00BB6F96" w:rsidRDefault="001E41F3">
            <w:pPr>
              <w:pStyle w:val="CRCoverPage"/>
              <w:spacing w:after="0"/>
              <w:rPr>
                <w:noProof/>
                <w:sz w:val="8"/>
                <w:szCs w:val="8"/>
              </w:rPr>
            </w:pPr>
          </w:p>
        </w:tc>
      </w:tr>
      <w:tr w:rsidR="001E41F3" w:rsidRPr="00BB6F96" w14:paraId="6A17D7AC" w14:textId="77777777" w:rsidTr="00547111">
        <w:tc>
          <w:tcPr>
            <w:tcW w:w="2694" w:type="dxa"/>
            <w:gridSpan w:val="2"/>
            <w:tcBorders>
              <w:top w:val="single" w:sz="4" w:space="0" w:color="auto"/>
              <w:left w:val="single" w:sz="4" w:space="0" w:color="auto"/>
            </w:tcBorders>
          </w:tcPr>
          <w:p w14:paraId="6DAD5B19" w14:textId="77777777" w:rsidR="001E41F3" w:rsidRPr="00BB6F96" w:rsidRDefault="001E41F3">
            <w:pPr>
              <w:pStyle w:val="CRCoverPage"/>
              <w:tabs>
                <w:tab w:val="right" w:pos="2184"/>
              </w:tabs>
              <w:spacing w:after="0"/>
              <w:rPr>
                <w:b/>
                <w:i/>
                <w:noProof/>
              </w:rPr>
            </w:pPr>
            <w:r w:rsidRPr="00BB6F9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3F0198" w:rsidR="001E41F3" w:rsidRPr="00BB6F96" w:rsidRDefault="001B0626">
            <w:pPr>
              <w:pStyle w:val="CRCoverPage"/>
              <w:spacing w:after="0"/>
              <w:ind w:left="100"/>
              <w:rPr>
                <w:noProof/>
                <w:lang w:eastAsia="ko-KR"/>
              </w:rPr>
            </w:pPr>
            <w:r w:rsidRPr="00BB6F96">
              <w:t xml:space="preserve">4.23.2, </w:t>
            </w:r>
            <w:r w:rsidR="001A7B24" w:rsidRPr="00BB6F96">
              <w:t>4.23.5.1</w:t>
            </w:r>
            <w:r w:rsidR="003031B7" w:rsidRPr="00BB6F96">
              <w:t>,</w:t>
            </w:r>
            <w:r w:rsidR="00480022">
              <w:t xml:space="preserve"> 5.2.5.4.2,</w:t>
            </w:r>
            <w:r w:rsidR="003031B7" w:rsidRPr="00BB6F96">
              <w:t xml:space="preserve"> </w:t>
            </w:r>
            <w:r w:rsidR="00626A58" w:rsidRPr="00BB6F96">
              <w:t>5.2.8.2.2</w:t>
            </w:r>
            <w:r w:rsidR="00683D28">
              <w:t>,</w:t>
            </w:r>
            <w:r w:rsidR="00626A58" w:rsidRPr="00BB6F96">
              <w:t xml:space="preserve"> 5.2.8.2.3, </w:t>
            </w:r>
            <w:r w:rsidR="003031B7" w:rsidRPr="00BB6F96">
              <w:t>5.2.8.2.5</w:t>
            </w:r>
            <w:r w:rsidR="00A43F67" w:rsidRPr="00A43F67">
              <w:rPr>
                <w:highlight w:val="green"/>
              </w:rPr>
              <w:t xml:space="preserve">, </w:t>
            </w:r>
            <w:r w:rsidR="00A43F67" w:rsidRPr="00A43F67">
              <w:rPr>
                <w:highlight w:val="green"/>
                <w:lang w:eastAsia="zh-CN"/>
              </w:rPr>
              <w:t>5.2.3.3</w:t>
            </w:r>
          </w:p>
        </w:tc>
      </w:tr>
      <w:tr w:rsidR="001E41F3" w:rsidRPr="00BB6F96" w14:paraId="56E1E6C3" w14:textId="77777777" w:rsidTr="00547111">
        <w:tc>
          <w:tcPr>
            <w:tcW w:w="2694" w:type="dxa"/>
            <w:gridSpan w:val="2"/>
            <w:tcBorders>
              <w:left w:val="single" w:sz="4" w:space="0" w:color="auto"/>
            </w:tcBorders>
          </w:tcPr>
          <w:p w14:paraId="2FB9DE77" w14:textId="77777777" w:rsidR="001E41F3" w:rsidRPr="00BB6F9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B6F96" w:rsidRDefault="001E41F3">
            <w:pPr>
              <w:pStyle w:val="CRCoverPage"/>
              <w:spacing w:after="0"/>
              <w:rPr>
                <w:noProof/>
                <w:sz w:val="8"/>
                <w:szCs w:val="8"/>
              </w:rPr>
            </w:pPr>
          </w:p>
        </w:tc>
      </w:tr>
      <w:tr w:rsidR="001E41F3" w:rsidRPr="00BB6F96" w14:paraId="76F95A8B" w14:textId="77777777" w:rsidTr="00547111">
        <w:tc>
          <w:tcPr>
            <w:tcW w:w="2694" w:type="dxa"/>
            <w:gridSpan w:val="2"/>
            <w:tcBorders>
              <w:left w:val="single" w:sz="4" w:space="0" w:color="auto"/>
            </w:tcBorders>
          </w:tcPr>
          <w:p w14:paraId="335EAB52" w14:textId="77777777" w:rsidR="001E41F3" w:rsidRPr="00BB6F9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B6F96" w:rsidRDefault="001E41F3">
            <w:pPr>
              <w:pStyle w:val="CRCoverPage"/>
              <w:spacing w:after="0"/>
              <w:jc w:val="center"/>
              <w:rPr>
                <w:b/>
                <w:caps/>
                <w:noProof/>
              </w:rPr>
            </w:pPr>
            <w:r w:rsidRPr="00BB6F9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B6F96" w:rsidRDefault="001E41F3">
            <w:pPr>
              <w:pStyle w:val="CRCoverPage"/>
              <w:spacing w:after="0"/>
              <w:jc w:val="center"/>
              <w:rPr>
                <w:b/>
                <w:caps/>
                <w:noProof/>
              </w:rPr>
            </w:pPr>
            <w:r w:rsidRPr="00BB6F96">
              <w:rPr>
                <w:b/>
                <w:caps/>
                <w:noProof/>
              </w:rPr>
              <w:t>N</w:t>
            </w:r>
          </w:p>
        </w:tc>
        <w:tc>
          <w:tcPr>
            <w:tcW w:w="2977" w:type="dxa"/>
            <w:gridSpan w:val="4"/>
          </w:tcPr>
          <w:p w14:paraId="304CCBCB" w14:textId="77777777" w:rsidR="001E41F3" w:rsidRPr="00BB6F9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B6F96" w:rsidRDefault="001E41F3">
            <w:pPr>
              <w:pStyle w:val="CRCoverPage"/>
              <w:spacing w:after="0"/>
              <w:ind w:left="99"/>
              <w:rPr>
                <w:noProof/>
              </w:rPr>
            </w:pPr>
          </w:p>
        </w:tc>
      </w:tr>
      <w:tr w:rsidR="001E41F3" w:rsidRPr="00BB6F96" w14:paraId="34ACE2EB" w14:textId="77777777" w:rsidTr="00547111">
        <w:tc>
          <w:tcPr>
            <w:tcW w:w="2694" w:type="dxa"/>
            <w:gridSpan w:val="2"/>
            <w:tcBorders>
              <w:left w:val="single" w:sz="4" w:space="0" w:color="auto"/>
            </w:tcBorders>
          </w:tcPr>
          <w:p w14:paraId="571382F3" w14:textId="77777777" w:rsidR="001E41F3" w:rsidRPr="00BB6F96" w:rsidRDefault="001E41F3">
            <w:pPr>
              <w:pStyle w:val="CRCoverPage"/>
              <w:tabs>
                <w:tab w:val="right" w:pos="2184"/>
              </w:tabs>
              <w:spacing w:after="0"/>
              <w:rPr>
                <w:b/>
                <w:i/>
                <w:noProof/>
              </w:rPr>
            </w:pPr>
            <w:r w:rsidRPr="00BB6F9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B6F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8057B5" w:rsidR="001E41F3" w:rsidRPr="00BB6F96" w:rsidRDefault="00B418EC">
            <w:pPr>
              <w:pStyle w:val="CRCoverPage"/>
              <w:spacing w:after="0"/>
              <w:jc w:val="center"/>
              <w:rPr>
                <w:b/>
                <w:caps/>
                <w:noProof/>
                <w:lang w:eastAsia="ko-KR"/>
              </w:rPr>
            </w:pPr>
            <w:r w:rsidRPr="00BB6F96">
              <w:rPr>
                <w:rFonts w:hint="eastAsia"/>
                <w:b/>
                <w:caps/>
                <w:noProof/>
                <w:lang w:eastAsia="ko-KR"/>
              </w:rPr>
              <w:t>x</w:t>
            </w:r>
          </w:p>
        </w:tc>
        <w:tc>
          <w:tcPr>
            <w:tcW w:w="2977" w:type="dxa"/>
            <w:gridSpan w:val="4"/>
          </w:tcPr>
          <w:p w14:paraId="7DB274D8" w14:textId="77777777" w:rsidR="001E41F3" w:rsidRPr="00BB6F96" w:rsidRDefault="001E41F3">
            <w:pPr>
              <w:pStyle w:val="CRCoverPage"/>
              <w:tabs>
                <w:tab w:val="right" w:pos="2893"/>
              </w:tabs>
              <w:spacing w:after="0"/>
              <w:rPr>
                <w:noProof/>
              </w:rPr>
            </w:pPr>
            <w:r w:rsidRPr="00BB6F96">
              <w:rPr>
                <w:noProof/>
              </w:rPr>
              <w:t xml:space="preserve"> Other core specifications</w:t>
            </w:r>
            <w:r w:rsidRPr="00BB6F96">
              <w:rPr>
                <w:noProof/>
              </w:rPr>
              <w:tab/>
            </w:r>
          </w:p>
        </w:tc>
        <w:tc>
          <w:tcPr>
            <w:tcW w:w="3401" w:type="dxa"/>
            <w:gridSpan w:val="3"/>
            <w:tcBorders>
              <w:right w:val="single" w:sz="4" w:space="0" w:color="auto"/>
            </w:tcBorders>
            <w:shd w:val="pct30" w:color="FFFF00" w:fill="auto"/>
          </w:tcPr>
          <w:p w14:paraId="42398B96" w14:textId="77777777" w:rsidR="001E41F3" w:rsidRPr="00BB6F96" w:rsidRDefault="00145D43">
            <w:pPr>
              <w:pStyle w:val="CRCoverPage"/>
              <w:spacing w:after="0"/>
              <w:ind w:left="99"/>
              <w:rPr>
                <w:noProof/>
              </w:rPr>
            </w:pPr>
            <w:r w:rsidRPr="00BB6F96">
              <w:rPr>
                <w:noProof/>
              </w:rPr>
              <w:t xml:space="preserve">TS/TR ... CR ... </w:t>
            </w:r>
          </w:p>
        </w:tc>
      </w:tr>
      <w:tr w:rsidR="001E41F3" w:rsidRPr="00BB6F96" w14:paraId="446DDBAC" w14:textId="77777777" w:rsidTr="00547111">
        <w:tc>
          <w:tcPr>
            <w:tcW w:w="2694" w:type="dxa"/>
            <w:gridSpan w:val="2"/>
            <w:tcBorders>
              <w:left w:val="single" w:sz="4" w:space="0" w:color="auto"/>
            </w:tcBorders>
          </w:tcPr>
          <w:p w14:paraId="678A1AA6" w14:textId="77777777" w:rsidR="001E41F3" w:rsidRPr="00BB6F96" w:rsidRDefault="001E41F3">
            <w:pPr>
              <w:pStyle w:val="CRCoverPage"/>
              <w:spacing w:after="0"/>
              <w:rPr>
                <w:b/>
                <w:i/>
                <w:noProof/>
              </w:rPr>
            </w:pPr>
            <w:r w:rsidRPr="00BB6F9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B6F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B1A167" w:rsidR="001E41F3" w:rsidRPr="00BB6F96" w:rsidRDefault="00B418EC">
            <w:pPr>
              <w:pStyle w:val="CRCoverPage"/>
              <w:spacing w:after="0"/>
              <w:jc w:val="center"/>
              <w:rPr>
                <w:b/>
                <w:caps/>
                <w:noProof/>
                <w:lang w:eastAsia="ko-KR"/>
              </w:rPr>
            </w:pPr>
            <w:r w:rsidRPr="00BB6F96">
              <w:rPr>
                <w:rFonts w:hint="eastAsia"/>
                <w:b/>
                <w:caps/>
                <w:noProof/>
                <w:lang w:eastAsia="ko-KR"/>
              </w:rPr>
              <w:t>x</w:t>
            </w:r>
          </w:p>
        </w:tc>
        <w:tc>
          <w:tcPr>
            <w:tcW w:w="2977" w:type="dxa"/>
            <w:gridSpan w:val="4"/>
          </w:tcPr>
          <w:p w14:paraId="1A4306D9" w14:textId="77777777" w:rsidR="001E41F3" w:rsidRPr="00BB6F96" w:rsidRDefault="001E41F3">
            <w:pPr>
              <w:pStyle w:val="CRCoverPage"/>
              <w:spacing w:after="0"/>
              <w:rPr>
                <w:noProof/>
              </w:rPr>
            </w:pPr>
            <w:r w:rsidRPr="00BB6F9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BB6F96" w:rsidRDefault="00145D43">
            <w:pPr>
              <w:pStyle w:val="CRCoverPage"/>
              <w:spacing w:after="0"/>
              <w:ind w:left="99"/>
              <w:rPr>
                <w:noProof/>
              </w:rPr>
            </w:pPr>
            <w:r w:rsidRPr="00BB6F96">
              <w:rPr>
                <w:noProof/>
              </w:rPr>
              <w:t xml:space="preserve">TS/TR ... CR ... </w:t>
            </w:r>
          </w:p>
        </w:tc>
      </w:tr>
      <w:tr w:rsidR="001E41F3" w:rsidRPr="00BB6F96" w14:paraId="55C714D2" w14:textId="77777777" w:rsidTr="00547111">
        <w:tc>
          <w:tcPr>
            <w:tcW w:w="2694" w:type="dxa"/>
            <w:gridSpan w:val="2"/>
            <w:tcBorders>
              <w:left w:val="single" w:sz="4" w:space="0" w:color="auto"/>
            </w:tcBorders>
          </w:tcPr>
          <w:p w14:paraId="45913E62" w14:textId="77777777" w:rsidR="001E41F3" w:rsidRPr="00BB6F96" w:rsidRDefault="00145D43">
            <w:pPr>
              <w:pStyle w:val="CRCoverPage"/>
              <w:spacing w:after="0"/>
              <w:rPr>
                <w:b/>
                <w:i/>
                <w:noProof/>
              </w:rPr>
            </w:pPr>
            <w:r w:rsidRPr="00BB6F96">
              <w:rPr>
                <w:b/>
                <w:i/>
                <w:noProof/>
              </w:rPr>
              <w:t xml:space="preserve">(show </w:t>
            </w:r>
            <w:r w:rsidR="00592D74" w:rsidRPr="00BB6F96">
              <w:rPr>
                <w:b/>
                <w:i/>
                <w:noProof/>
              </w:rPr>
              <w:t xml:space="preserve">related </w:t>
            </w:r>
            <w:r w:rsidRPr="00BB6F96">
              <w:rPr>
                <w:b/>
                <w:i/>
                <w:noProof/>
              </w:rPr>
              <w:t>CR</w:t>
            </w:r>
            <w:r w:rsidR="00592D74" w:rsidRPr="00BB6F96">
              <w:rPr>
                <w:b/>
                <w:i/>
                <w:noProof/>
              </w:rPr>
              <w:t>s</w:t>
            </w:r>
            <w:r w:rsidRPr="00BB6F9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B6F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89E6EE" w:rsidR="001E41F3" w:rsidRPr="00BB6F96" w:rsidRDefault="00B418EC">
            <w:pPr>
              <w:pStyle w:val="CRCoverPage"/>
              <w:spacing w:after="0"/>
              <w:jc w:val="center"/>
              <w:rPr>
                <w:b/>
                <w:caps/>
                <w:noProof/>
                <w:lang w:eastAsia="ko-KR"/>
              </w:rPr>
            </w:pPr>
            <w:r w:rsidRPr="00BB6F96">
              <w:rPr>
                <w:rFonts w:hint="eastAsia"/>
                <w:b/>
                <w:caps/>
                <w:noProof/>
                <w:lang w:eastAsia="ko-KR"/>
              </w:rPr>
              <w:t>x</w:t>
            </w:r>
          </w:p>
        </w:tc>
        <w:tc>
          <w:tcPr>
            <w:tcW w:w="2977" w:type="dxa"/>
            <w:gridSpan w:val="4"/>
          </w:tcPr>
          <w:p w14:paraId="1B4FF921" w14:textId="77777777" w:rsidR="001E41F3" w:rsidRPr="00BB6F96" w:rsidRDefault="001E41F3">
            <w:pPr>
              <w:pStyle w:val="CRCoverPage"/>
              <w:spacing w:after="0"/>
              <w:rPr>
                <w:noProof/>
              </w:rPr>
            </w:pPr>
            <w:r w:rsidRPr="00BB6F9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B6F96" w:rsidRDefault="00145D43">
            <w:pPr>
              <w:pStyle w:val="CRCoverPage"/>
              <w:spacing w:after="0"/>
              <w:ind w:left="99"/>
              <w:rPr>
                <w:noProof/>
              </w:rPr>
            </w:pPr>
            <w:r w:rsidRPr="00BB6F96">
              <w:rPr>
                <w:noProof/>
              </w:rPr>
              <w:t>TS</w:t>
            </w:r>
            <w:r w:rsidR="000A6394" w:rsidRPr="00BB6F96">
              <w:rPr>
                <w:noProof/>
              </w:rPr>
              <w:t xml:space="preserve">/TR ... CR ... </w:t>
            </w:r>
          </w:p>
        </w:tc>
      </w:tr>
      <w:tr w:rsidR="001E41F3" w:rsidRPr="00BB6F96" w14:paraId="60DF82CC" w14:textId="77777777" w:rsidTr="008863B9">
        <w:tc>
          <w:tcPr>
            <w:tcW w:w="2694" w:type="dxa"/>
            <w:gridSpan w:val="2"/>
            <w:tcBorders>
              <w:left w:val="single" w:sz="4" w:space="0" w:color="auto"/>
            </w:tcBorders>
          </w:tcPr>
          <w:p w14:paraId="517696CD" w14:textId="77777777" w:rsidR="001E41F3" w:rsidRPr="00BB6F9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B6F96" w:rsidRDefault="001E41F3">
            <w:pPr>
              <w:pStyle w:val="CRCoverPage"/>
              <w:spacing w:after="0"/>
              <w:rPr>
                <w:noProof/>
              </w:rPr>
            </w:pPr>
          </w:p>
        </w:tc>
      </w:tr>
      <w:tr w:rsidR="001E41F3" w:rsidRPr="00BB6F96" w14:paraId="556B87B6" w14:textId="77777777" w:rsidTr="008863B9">
        <w:tc>
          <w:tcPr>
            <w:tcW w:w="2694" w:type="dxa"/>
            <w:gridSpan w:val="2"/>
            <w:tcBorders>
              <w:left w:val="single" w:sz="4" w:space="0" w:color="auto"/>
              <w:bottom w:val="single" w:sz="4" w:space="0" w:color="auto"/>
            </w:tcBorders>
          </w:tcPr>
          <w:p w14:paraId="79A9C411" w14:textId="77777777" w:rsidR="001E41F3" w:rsidRPr="00BB6F96" w:rsidRDefault="001E41F3">
            <w:pPr>
              <w:pStyle w:val="CRCoverPage"/>
              <w:tabs>
                <w:tab w:val="right" w:pos="2184"/>
              </w:tabs>
              <w:spacing w:after="0"/>
              <w:rPr>
                <w:b/>
                <w:i/>
                <w:noProof/>
              </w:rPr>
            </w:pPr>
            <w:r w:rsidRPr="00BB6F9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5615380" w:rsidR="001E41F3" w:rsidRPr="00BB6F96" w:rsidRDefault="0081639F">
            <w:pPr>
              <w:pStyle w:val="CRCoverPage"/>
              <w:spacing w:after="0"/>
              <w:ind w:left="100"/>
              <w:rPr>
                <w:noProof/>
                <w:lang w:eastAsia="ko-KR"/>
              </w:rPr>
            </w:pPr>
            <w:r w:rsidRPr="00BB6F96">
              <w:rPr>
                <w:noProof/>
                <w:lang w:eastAsia="ko-KR"/>
              </w:rPr>
              <w:t xml:space="preserve">The referred clause </w:t>
            </w:r>
            <w:r w:rsidRPr="00BB6F96">
              <w:rPr>
                <w:rFonts w:hint="eastAsia"/>
                <w:noProof/>
                <w:lang w:eastAsia="ko-KR"/>
              </w:rPr>
              <w:t>6</w:t>
            </w:r>
            <w:r w:rsidRPr="00BB6F96">
              <w:rPr>
                <w:noProof/>
                <w:lang w:eastAsia="ko-KR"/>
              </w:rPr>
              <w:t>.</w:t>
            </w:r>
            <w:r w:rsidRPr="00BB6F96">
              <w:rPr>
                <w:rFonts w:hint="eastAsia"/>
                <w:noProof/>
                <w:lang w:eastAsia="ko-KR"/>
              </w:rPr>
              <w:t>X</w:t>
            </w:r>
            <w:r w:rsidRPr="00BB6F96">
              <w:rPr>
                <w:noProof/>
                <w:lang w:eastAsia="ko-KR"/>
              </w:rPr>
              <w:t xml:space="preserve"> </w:t>
            </w:r>
            <w:r w:rsidR="00C765D7">
              <w:rPr>
                <w:rFonts w:hint="eastAsia"/>
                <w:noProof/>
                <w:lang w:eastAsia="ko-KR"/>
              </w:rPr>
              <w:t>in</w:t>
            </w:r>
            <w:r w:rsidR="00C765D7">
              <w:rPr>
                <w:noProof/>
                <w:lang w:eastAsia="ko-KR"/>
              </w:rPr>
              <w:t xml:space="preserve"> this CR </w:t>
            </w:r>
            <w:r w:rsidRPr="00BB6F96">
              <w:rPr>
                <w:noProof/>
                <w:lang w:eastAsia="ko-KR"/>
              </w:rPr>
              <w:t xml:space="preserve">is the new clause in </w:t>
            </w:r>
            <w:r w:rsidR="00B73088" w:rsidRPr="00B73088">
              <w:rPr>
                <w:noProof/>
                <w:lang w:eastAsia="ko-KR"/>
              </w:rPr>
              <w:t>CR0241</w:t>
            </w:r>
          </w:p>
        </w:tc>
      </w:tr>
      <w:tr w:rsidR="008863B9" w:rsidRPr="00BB6F96" w14:paraId="45BFE792" w14:textId="77777777" w:rsidTr="008863B9">
        <w:tc>
          <w:tcPr>
            <w:tcW w:w="2694" w:type="dxa"/>
            <w:gridSpan w:val="2"/>
            <w:tcBorders>
              <w:top w:val="single" w:sz="4" w:space="0" w:color="auto"/>
              <w:bottom w:val="single" w:sz="4" w:space="0" w:color="auto"/>
            </w:tcBorders>
          </w:tcPr>
          <w:p w14:paraId="194242DD" w14:textId="77777777" w:rsidR="008863B9" w:rsidRPr="00BB6F9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B6F96" w:rsidRDefault="008863B9">
            <w:pPr>
              <w:pStyle w:val="CRCoverPage"/>
              <w:spacing w:after="0"/>
              <w:ind w:left="100"/>
              <w:rPr>
                <w:noProof/>
                <w:sz w:val="8"/>
                <w:szCs w:val="8"/>
              </w:rPr>
            </w:pPr>
          </w:p>
        </w:tc>
      </w:tr>
      <w:tr w:rsidR="008863B9" w:rsidRPr="00BB6F9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B6F96" w:rsidRDefault="008863B9">
            <w:pPr>
              <w:pStyle w:val="CRCoverPage"/>
              <w:tabs>
                <w:tab w:val="right" w:pos="2184"/>
              </w:tabs>
              <w:spacing w:after="0"/>
              <w:rPr>
                <w:b/>
                <w:i/>
                <w:noProof/>
              </w:rPr>
            </w:pPr>
            <w:r w:rsidRPr="00BB6F9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BB6F96" w:rsidRDefault="008863B9">
            <w:pPr>
              <w:pStyle w:val="CRCoverPage"/>
              <w:spacing w:after="0"/>
              <w:ind w:left="100"/>
              <w:rPr>
                <w:noProof/>
              </w:rPr>
            </w:pPr>
          </w:p>
        </w:tc>
      </w:tr>
    </w:tbl>
    <w:p w14:paraId="17759814" w14:textId="77777777" w:rsidR="001E41F3" w:rsidRPr="00BB6F96" w:rsidRDefault="001E41F3">
      <w:pPr>
        <w:pStyle w:val="CRCoverPage"/>
        <w:spacing w:after="0"/>
        <w:rPr>
          <w:noProof/>
          <w:sz w:val="8"/>
          <w:szCs w:val="8"/>
        </w:rPr>
      </w:pPr>
    </w:p>
    <w:p w14:paraId="1557EA72" w14:textId="77777777" w:rsidR="001E41F3" w:rsidRPr="00BB6F96" w:rsidRDefault="001E41F3">
      <w:pPr>
        <w:rPr>
          <w:noProof/>
        </w:rPr>
        <w:sectPr w:rsidR="001E41F3" w:rsidRPr="00BB6F96">
          <w:headerReference w:type="even" r:id="rId12"/>
          <w:footnotePr>
            <w:numRestart w:val="eachSect"/>
          </w:footnotePr>
          <w:pgSz w:w="11907" w:h="16840" w:code="9"/>
          <w:pgMar w:top="1418" w:right="1134" w:bottom="1134" w:left="1134" w:header="680" w:footer="567" w:gutter="0"/>
          <w:cols w:space="720"/>
        </w:sectPr>
      </w:pPr>
    </w:p>
    <w:p w14:paraId="5264BB20" w14:textId="77777777" w:rsidR="00102246" w:rsidRPr="00BB6F96" w:rsidRDefault="00102246" w:rsidP="00102246">
      <w:pPr>
        <w:pBdr>
          <w:top w:val="single" w:sz="4" w:space="1" w:color="auto"/>
          <w:left w:val="single" w:sz="4" w:space="4" w:color="auto"/>
          <w:bottom w:val="single" w:sz="4" w:space="1" w:color="auto"/>
          <w:right w:val="single" w:sz="4" w:space="4" w:color="auto"/>
        </w:pBdr>
        <w:jc w:val="center"/>
        <w:rPr>
          <w:color w:val="FF0000"/>
          <w:lang w:eastAsia="zh-CN"/>
        </w:rPr>
      </w:pPr>
      <w:r w:rsidRPr="00BB6F96">
        <w:rPr>
          <w:rFonts w:cs="Arial"/>
          <w:color w:val="FF0000"/>
          <w:sz w:val="36"/>
          <w:szCs w:val="48"/>
        </w:rPr>
        <w:lastRenderedPageBreak/>
        <w:t>&gt;&gt;&gt;&gt; Start of Changes &lt;&lt;&lt;&lt;</w:t>
      </w:r>
    </w:p>
    <w:p w14:paraId="7636FFB6" w14:textId="6EFFBA22" w:rsidR="001C2F47" w:rsidRPr="00BB6F96" w:rsidRDefault="001C2F47" w:rsidP="00102246">
      <w:bookmarkStart w:id="1" w:name="_Toc170199197"/>
    </w:p>
    <w:p w14:paraId="762432B9" w14:textId="77777777" w:rsidR="00045A9C" w:rsidRPr="00BB6F96" w:rsidRDefault="00045A9C" w:rsidP="00045A9C">
      <w:pPr>
        <w:pStyle w:val="30"/>
      </w:pPr>
      <w:bookmarkStart w:id="2" w:name="_Toc45193198"/>
      <w:bookmarkStart w:id="3" w:name="_Toc47592830"/>
      <w:bookmarkStart w:id="4" w:name="_Toc51834917"/>
      <w:bookmarkStart w:id="5" w:name="_Toc170197864"/>
      <w:r w:rsidRPr="00BB6F96">
        <w:t>4.23.2</w:t>
      </w:r>
      <w:r w:rsidRPr="00BB6F96">
        <w:tab/>
        <w:t>I-SMF selection</w:t>
      </w:r>
      <w:bookmarkEnd w:id="2"/>
      <w:bookmarkEnd w:id="3"/>
      <w:bookmarkEnd w:id="4"/>
      <w:bookmarkEnd w:id="5"/>
    </w:p>
    <w:p w14:paraId="103782BA" w14:textId="48AD2E09" w:rsidR="00706EC5" w:rsidRPr="00BB6F96" w:rsidRDefault="00045A9C" w:rsidP="00147904">
      <w:pPr>
        <w:rPr>
          <w:shd w:val="clear" w:color="auto" w:fill="FFFF00"/>
        </w:rPr>
      </w:pPr>
      <w:r w:rsidRPr="00BB6F96">
        <w:t>For non-roaming or LBO roaming case, the AMF selects an SMF serving the PDU Session as described in clause 4.3.2.2.3. If the service area of the selected SMF does not control UPF that can serve the UE location, the AMF selects an I-SMF as described in clause 5.34.3 of TS 23.501 [2].</w:t>
      </w:r>
      <w:ins w:id="6" w:author="S2-2408562" w:date="2024-08-20T01:06:00Z">
        <w:r w:rsidR="00E52038" w:rsidRPr="00BB6F96">
          <w:t xml:space="preserve"> Additionally, </w:t>
        </w:r>
      </w:ins>
      <w:ins w:id="7" w:author="S2-2408562" w:date="2024-08-20T01:07:00Z">
        <w:r w:rsidR="00E52038" w:rsidRPr="00BB6F96">
          <w:t xml:space="preserve">if </w:t>
        </w:r>
      </w:ins>
      <w:ins w:id="8" w:author="S2-2408562" w:date="2024-08-20T01:06:00Z">
        <w:r w:rsidR="00E52038" w:rsidRPr="00BB6F96">
          <w:t>Local Offloading Management</w:t>
        </w:r>
      </w:ins>
      <w:ins w:id="9" w:author="S2-2408562" w:date="2024-08-20T01:08:00Z">
        <w:r w:rsidR="00E52038" w:rsidRPr="00BB6F96">
          <w:t xml:space="preserve"> is allowed as per </w:t>
        </w:r>
      </w:ins>
      <w:ins w:id="10" w:author="S2-2408562" w:date="2024-08-20T01:07:00Z">
        <w:r w:rsidR="00E52038" w:rsidRPr="00BB6F96">
          <w:t xml:space="preserve">the </w:t>
        </w:r>
      </w:ins>
      <w:ins w:id="11" w:author="S2-2408562" w:date="2024-08-20T01:06:00Z">
        <w:r w:rsidR="00E52038" w:rsidRPr="00BB6F96">
          <w:t xml:space="preserve">subscription data, </w:t>
        </w:r>
      </w:ins>
      <w:ins w:id="12" w:author="S2-2408562" w:date="2024-08-20T01:08:00Z">
        <w:r w:rsidR="00E52038" w:rsidRPr="00BB6F96">
          <w:t xml:space="preserve">the </w:t>
        </w:r>
      </w:ins>
      <w:ins w:id="13" w:author="S2-2408562" w:date="2024-08-20T01:06:00Z">
        <w:r w:rsidR="00E52038" w:rsidRPr="00BB6F96">
          <w:t xml:space="preserve">AMF </w:t>
        </w:r>
        <w:del w:id="14" w:author="Hongsuk (LGE)" w:date="2024-11-08T14:36:00Z">
          <w:r w:rsidR="00E52038" w:rsidRPr="00A93F18" w:rsidDel="00A93F18">
            <w:rPr>
              <w:highlight w:val="green"/>
            </w:rPr>
            <w:delText>may</w:delText>
          </w:r>
          <w:r w:rsidR="00E52038" w:rsidRPr="00BB6F96" w:rsidDel="00A93F18">
            <w:delText xml:space="preserve"> </w:delText>
          </w:r>
        </w:del>
        <w:r w:rsidR="00E52038" w:rsidRPr="00BB6F96">
          <w:t>select</w:t>
        </w:r>
      </w:ins>
      <w:ins w:id="15" w:author="Hongsuk (LGE)" w:date="2024-11-08T14:36:00Z">
        <w:r w:rsidR="00A93F18" w:rsidRPr="00A93F18">
          <w:rPr>
            <w:highlight w:val="green"/>
          </w:rPr>
          <w:t>s</w:t>
        </w:r>
      </w:ins>
      <w:ins w:id="16" w:author="S2-2408562" w:date="2024-08-20T01:06:00Z">
        <w:r w:rsidR="00E52038" w:rsidRPr="00BB6F96">
          <w:t>/re-select</w:t>
        </w:r>
      </w:ins>
      <w:ins w:id="17" w:author="Hongsuk (LGE)" w:date="2024-11-08T14:36:00Z">
        <w:r w:rsidR="00A93F18" w:rsidRPr="00A93F18">
          <w:rPr>
            <w:highlight w:val="green"/>
          </w:rPr>
          <w:t>s</w:t>
        </w:r>
      </w:ins>
      <w:ins w:id="18" w:author="S2-2408562" w:date="2024-08-20T01:06:00Z">
        <w:r w:rsidR="00E52038" w:rsidRPr="00BB6F96">
          <w:t xml:space="preserve"> an I-SMF</w:t>
        </w:r>
      </w:ins>
      <w:ins w:id="19" w:author="NOKIA-TC-1" w:date="2024-10-16T17:58:00Z">
        <w:r w:rsidR="00A966B2" w:rsidRPr="00BB6F96">
          <w:t xml:space="preserve"> as described in clause 6.X of TS 23.548 [74]</w:t>
        </w:r>
      </w:ins>
      <w:ins w:id="20" w:author="S2-2408562" w:date="2024-08-20T01:06:00Z">
        <w:r w:rsidR="00E52038" w:rsidRPr="00BB6F96">
          <w:t>.</w:t>
        </w:r>
      </w:ins>
      <w:bookmarkStart w:id="21" w:name="_GoBack"/>
      <w:bookmarkEnd w:id="21"/>
    </w:p>
    <w:p w14:paraId="4EC418AE" w14:textId="77777777" w:rsidR="00045A9C" w:rsidRPr="00BB6F96" w:rsidRDefault="00045A9C" w:rsidP="00045A9C">
      <w:r w:rsidRPr="00BB6F96">
        <w:t>After the PDU Session is established, if the selected SMF cannot serve the target DNAI requested by the PCC rule the SMF issues Nsmf_PDUSession_SMContextStatusNotify to provide the target DNAI information to the AMF. Then AMF selects an I-SMF that serves this target DNAI as described in clause 5.34.3 of TS 23.501 [2].</w:t>
      </w:r>
    </w:p>
    <w:p w14:paraId="53F3AAAB" w14:textId="77777777" w:rsidR="00045A9C" w:rsidRPr="00BB6F96" w:rsidRDefault="00045A9C" w:rsidP="00045A9C">
      <w:r w:rsidRPr="00BB6F96">
        <w:t>For home routed roaming case, the AMF selects V-SMF as described in clause 4.3.2.2.3.2 and reselects V-SMF as described in clause 5.34.3 of TS 23.501 [2].</w:t>
      </w:r>
    </w:p>
    <w:p w14:paraId="45E74BB2" w14:textId="77777777" w:rsidR="00045A9C" w:rsidRPr="00BB6F96" w:rsidRDefault="00045A9C" w:rsidP="00045A9C">
      <w:r w:rsidRPr="00BB6F96">
        <w:t>When the delegated discovery is used, the SCP selects the SMF as described in clause 5.34.3 of TS 23.501 [2] and in Annex E.</w:t>
      </w:r>
    </w:p>
    <w:p w14:paraId="032E5770" w14:textId="668B9228" w:rsidR="0059552F" w:rsidRPr="00BB6F96" w:rsidDel="006B3669" w:rsidRDefault="0059552F" w:rsidP="0059552F">
      <w:pPr>
        <w:pStyle w:val="EditorsNote0"/>
        <w:rPr>
          <w:ins w:id="22" w:author="SSr1" w:date="2024-10-16T19:50:00Z"/>
          <w:del w:id="23" w:author="Hongsuk (LGE)" w:date="2024-11-07T09:05:00Z"/>
        </w:rPr>
      </w:pPr>
      <w:ins w:id="24" w:author="SSr1" w:date="2024-10-16T19:50:00Z">
        <w:del w:id="25" w:author="Hongsuk (LGE)" w:date="2024-11-07T09:05:00Z">
          <w:r w:rsidRPr="00A93F18" w:rsidDel="006B3669">
            <w:rPr>
              <w:highlight w:val="green"/>
            </w:rPr>
            <w:delText>Editor’s note:</w:delText>
          </w:r>
          <w:r w:rsidRPr="00A93F18" w:rsidDel="006B3669">
            <w:rPr>
              <w:highlight w:val="green"/>
            </w:rPr>
            <w:tab/>
          </w:r>
          <w:r w:rsidRPr="00A93F18" w:rsidDel="006B3669">
            <w:rPr>
              <w:rFonts w:hint="eastAsia"/>
              <w:highlight w:val="green"/>
            </w:rPr>
            <w:delText>I</w:delText>
          </w:r>
          <w:r w:rsidRPr="00A93F18" w:rsidDel="006B3669">
            <w:rPr>
              <w:highlight w:val="green"/>
            </w:rPr>
            <w:delText>t is FFS whether to have new clause</w:delText>
          </w:r>
        </w:del>
      </w:ins>
      <w:ins w:id="26" w:author="SS" w:date="2024-10-17T13:09:00Z">
        <w:del w:id="27" w:author="Hongsuk (LGE)" w:date="2024-11-07T09:05:00Z">
          <w:r w:rsidRPr="00A93F18" w:rsidDel="006B3669">
            <w:rPr>
              <w:highlight w:val="green"/>
            </w:rPr>
            <w:delText>s</w:delText>
          </w:r>
        </w:del>
      </w:ins>
      <w:ins w:id="28" w:author="SS" w:date="2024-10-18T14:05:00Z">
        <w:del w:id="29" w:author="Hongsuk (LGE)" w:date="2024-11-07T09:05:00Z">
          <w:r w:rsidR="00652FEE" w:rsidRPr="00A93F18" w:rsidDel="006B3669">
            <w:rPr>
              <w:highlight w:val="green"/>
            </w:rPr>
            <w:delText xml:space="preserve"> </w:delText>
          </w:r>
        </w:del>
      </w:ins>
      <w:ins w:id="30" w:author="SS" w:date="2024-10-17T13:09:00Z">
        <w:del w:id="31" w:author="Hongsuk (LGE)" w:date="2024-11-07T09:05:00Z">
          <w:r w:rsidRPr="00A93F18" w:rsidDel="006B3669">
            <w:rPr>
              <w:highlight w:val="green"/>
            </w:rPr>
            <w:delText>for</w:delText>
          </w:r>
        </w:del>
      </w:ins>
      <w:ins w:id="32" w:author="SS" w:date="2024-10-18T14:05:00Z">
        <w:del w:id="33" w:author="Hongsuk (LGE)" w:date="2024-11-07T09:05:00Z">
          <w:r w:rsidR="00652FEE" w:rsidRPr="00A93F18" w:rsidDel="006B3669">
            <w:rPr>
              <w:highlight w:val="green"/>
            </w:rPr>
            <w:delText xml:space="preserve">, </w:delText>
          </w:r>
          <w:r w:rsidR="00652FEE" w:rsidRPr="00A93F18" w:rsidDel="006B3669">
            <w:rPr>
              <w:highlight w:val="green"/>
              <w:lang w:eastAsia="ko-KR"/>
            </w:rPr>
            <w:delText>e.g.,</w:delText>
          </w:r>
          <w:r w:rsidR="00652FEE" w:rsidRPr="00A93F18" w:rsidDel="006B3669">
            <w:rPr>
              <w:highlight w:val="green"/>
            </w:rPr>
            <w:delText xml:space="preserve"> </w:delText>
          </w:r>
        </w:del>
      </w:ins>
      <w:ins w:id="34" w:author="SS" w:date="2024-10-17T13:09:00Z">
        <w:del w:id="35" w:author="Hongsuk (LGE)" w:date="2024-11-07T09:05:00Z">
          <w:r w:rsidRPr="00A93F18" w:rsidDel="006B3669">
            <w:rPr>
              <w:highlight w:val="green"/>
            </w:rPr>
            <w:delText>I-SMF selection and</w:delText>
          </w:r>
        </w:del>
      </w:ins>
      <w:ins w:id="36" w:author="SSr1" w:date="2024-10-16T19:50:00Z">
        <w:del w:id="37" w:author="Hongsuk (LGE)" w:date="2024-11-07T09:05:00Z">
          <w:r w:rsidRPr="00A93F18" w:rsidDel="006B3669">
            <w:rPr>
              <w:highlight w:val="green"/>
            </w:rPr>
            <w:delText xml:space="preserve"> PDU Session establishment with I-SMF insertion for Local Offloading management</w:delText>
          </w:r>
        </w:del>
      </w:ins>
      <w:ins w:id="38" w:author="SSr1" w:date="2024-10-16T19:53:00Z">
        <w:del w:id="39" w:author="Hongsuk (LGE)" w:date="2024-11-07T09:05:00Z">
          <w:r w:rsidRPr="00A93F18" w:rsidDel="006B3669">
            <w:rPr>
              <w:highlight w:val="green"/>
            </w:rPr>
            <w:delText>.</w:delText>
          </w:r>
        </w:del>
      </w:ins>
    </w:p>
    <w:p w14:paraId="639498DE" w14:textId="56B979DA" w:rsidR="00B61DA6" w:rsidRPr="00BB6F96" w:rsidRDefault="00B61DA6" w:rsidP="00102246"/>
    <w:p w14:paraId="24848E0B" w14:textId="7E1D4BE9" w:rsidR="00B61DA6" w:rsidRPr="00BB6F96" w:rsidRDefault="00B61DA6" w:rsidP="00102246"/>
    <w:p w14:paraId="6FF41C0F" w14:textId="5D511BD7" w:rsidR="00045A9C" w:rsidRPr="00BB6F96" w:rsidRDefault="00045A9C" w:rsidP="00045A9C">
      <w:pPr>
        <w:pBdr>
          <w:top w:val="single" w:sz="4" w:space="1" w:color="auto"/>
          <w:left w:val="single" w:sz="4" w:space="4" w:color="auto"/>
          <w:bottom w:val="single" w:sz="4" w:space="1" w:color="auto"/>
          <w:right w:val="single" w:sz="4" w:space="4" w:color="auto"/>
        </w:pBdr>
        <w:jc w:val="center"/>
        <w:rPr>
          <w:color w:val="FF0000"/>
          <w:lang w:eastAsia="zh-CN"/>
        </w:rPr>
      </w:pPr>
      <w:r w:rsidRPr="00BB6F96">
        <w:rPr>
          <w:rFonts w:cs="Arial"/>
          <w:color w:val="FF0000"/>
          <w:sz w:val="36"/>
          <w:szCs w:val="48"/>
        </w:rPr>
        <w:t>&gt;&gt;&gt;&gt; Next Changes &lt;&lt;&lt;&lt;</w:t>
      </w:r>
    </w:p>
    <w:p w14:paraId="44F62E91" w14:textId="55DD2565" w:rsidR="00B61DA6" w:rsidRPr="00BB6F96" w:rsidRDefault="00B61DA6" w:rsidP="00102246"/>
    <w:p w14:paraId="1FF06883" w14:textId="77777777" w:rsidR="00B61DA6" w:rsidRPr="00BB6F96" w:rsidRDefault="00B61DA6" w:rsidP="00102246"/>
    <w:p w14:paraId="687527CD" w14:textId="77777777" w:rsidR="00BF2A64" w:rsidRPr="00BB6F96" w:rsidRDefault="00BF2A64" w:rsidP="00BF2A64">
      <w:pPr>
        <w:pStyle w:val="40"/>
      </w:pPr>
      <w:bookmarkStart w:id="40" w:name="_Toc20204334"/>
      <w:bookmarkStart w:id="41" w:name="_Toc27895026"/>
      <w:bookmarkStart w:id="42" w:name="_Toc36192108"/>
      <w:bookmarkStart w:id="43" w:name="_Toc45193207"/>
      <w:bookmarkStart w:id="44" w:name="_Toc47592839"/>
      <w:bookmarkStart w:id="45" w:name="_Toc51834926"/>
      <w:bookmarkStart w:id="46" w:name="_Toc170197873"/>
      <w:r w:rsidRPr="00BB6F96">
        <w:t>4.23.5.1</w:t>
      </w:r>
      <w:r w:rsidRPr="00BB6F96">
        <w:tab/>
        <w:t>PDU Session establishment procedure</w:t>
      </w:r>
      <w:bookmarkEnd w:id="40"/>
      <w:bookmarkEnd w:id="41"/>
      <w:bookmarkEnd w:id="42"/>
      <w:bookmarkEnd w:id="43"/>
      <w:bookmarkEnd w:id="44"/>
      <w:bookmarkEnd w:id="45"/>
      <w:bookmarkEnd w:id="46"/>
    </w:p>
    <w:p w14:paraId="7184E0FA" w14:textId="77777777" w:rsidR="00BF2A64" w:rsidRPr="00BB6F96" w:rsidRDefault="00BF2A64" w:rsidP="00BF2A64">
      <w:r w:rsidRPr="00BB6F96">
        <w:t>For non roaming or LBO roaming, it includes the following cases:</w:t>
      </w:r>
    </w:p>
    <w:p w14:paraId="4C796ED9" w14:textId="699E5F15" w:rsidR="00706EC5" w:rsidRPr="00BB6F96" w:rsidRDefault="00BF2A64" w:rsidP="00BF2A64">
      <w:pPr>
        <w:pStyle w:val="B1"/>
        <w:rPr>
          <w:ins w:id="47" w:author="Rev" w:date="2024-08-22T18:01:00Z"/>
        </w:rPr>
      </w:pPr>
      <w:r w:rsidRPr="00BB6F96">
        <w:t>-</w:t>
      </w:r>
      <w:r w:rsidRPr="00BB6F96">
        <w:tab/>
        <w:t>If the service area of the selected SMF includes the current UE location</w:t>
      </w:r>
      <w:ins w:id="48" w:author="Samsung" w:date="2024-08-02T10:08:00Z">
        <w:r w:rsidR="00114EAE" w:rsidRPr="00BB6F96">
          <w:t xml:space="preserve"> and if the Local Offloading Management specified in TS 23.548</w:t>
        </w:r>
      </w:ins>
      <w:ins w:id="49" w:author="Samsung" w:date="2024-08-02T10:16:00Z">
        <w:r w:rsidR="00114EAE" w:rsidRPr="00BB6F96">
          <w:t xml:space="preserve"> [74]</w:t>
        </w:r>
      </w:ins>
      <w:ins w:id="50" w:author="Samsung" w:date="2024-08-02T10:08:00Z">
        <w:r w:rsidR="00114EAE" w:rsidRPr="00BB6F96">
          <w:t xml:space="preserve"> is not applied</w:t>
        </w:r>
      </w:ins>
      <w:r w:rsidRPr="00BB6F96">
        <w:t>, the UE requested PDU Session Establishment procedure is same as described in clause 4.3.2.2.1.</w:t>
      </w:r>
    </w:p>
    <w:p w14:paraId="2C064CD9" w14:textId="014F2CC3" w:rsidR="00114EAE" w:rsidRPr="00BB6F96" w:rsidRDefault="00114EAE" w:rsidP="00114EAE">
      <w:pPr>
        <w:pStyle w:val="NO"/>
        <w:overflowPunct w:val="0"/>
        <w:autoSpaceDE w:val="0"/>
        <w:autoSpaceDN w:val="0"/>
        <w:adjustRightInd w:val="0"/>
        <w:textAlignment w:val="baseline"/>
        <w:rPr>
          <w:ins w:id="51" w:author="Rev" w:date="2024-08-22T22:16:00Z"/>
          <w:lang w:eastAsia="ko-KR"/>
        </w:rPr>
      </w:pPr>
      <w:ins w:id="52" w:author="Samsung" w:date="2024-08-02T10:14:00Z">
        <w:r w:rsidRPr="00BB6F96">
          <w:rPr>
            <w:rFonts w:hint="eastAsia"/>
            <w:lang w:eastAsia="ko-KR"/>
          </w:rPr>
          <w:t>N</w:t>
        </w:r>
        <w:r w:rsidRPr="00BB6F96">
          <w:rPr>
            <w:lang w:eastAsia="ko-KR"/>
          </w:rPr>
          <w:t>OTE</w:t>
        </w:r>
      </w:ins>
      <w:ins w:id="53" w:author="Rev" w:date="2024-08-22T22:16:00Z">
        <w:r w:rsidR="00C40EEC" w:rsidRPr="00BB6F96">
          <w:rPr>
            <w:lang w:eastAsia="ko-KR"/>
          </w:rPr>
          <w:t xml:space="preserve"> 1</w:t>
        </w:r>
      </w:ins>
      <w:ins w:id="54" w:author="Samsung" w:date="2024-08-02T10:14:00Z">
        <w:r w:rsidRPr="00BB6F96">
          <w:rPr>
            <w:lang w:eastAsia="ko-KR"/>
          </w:rPr>
          <w:t>:</w:t>
        </w:r>
      </w:ins>
      <w:ins w:id="55" w:author="Samsung" w:date="2024-08-02T10:15:00Z">
        <w:r w:rsidRPr="00BB6F96">
          <w:rPr>
            <w:lang w:eastAsia="ko-KR"/>
          </w:rPr>
          <w:tab/>
        </w:r>
      </w:ins>
      <w:ins w:id="56" w:author="Samsung" w:date="2024-08-02T10:14:00Z">
        <w:r w:rsidRPr="00BB6F96">
          <w:rPr>
            <w:lang w:eastAsia="ko-KR"/>
          </w:rPr>
          <w:t xml:space="preserve">Even if </w:t>
        </w:r>
        <w:r w:rsidRPr="00BB6F96">
          <w:t xml:space="preserve">the service area of the selected SMF includes the current UE location, the I-SMF </w:t>
        </w:r>
      </w:ins>
      <w:ins w:id="57" w:author="Samsung" w:date="2024-08-02T10:15:00Z">
        <w:r w:rsidRPr="00BB6F96">
          <w:t xml:space="preserve">can be inserted for Local Offloading Management </w:t>
        </w:r>
      </w:ins>
      <w:ins w:id="58" w:author="Samsung" w:date="2024-08-02T10:16:00Z">
        <w:r w:rsidR="00CE5E32" w:rsidRPr="00BB6F96">
          <w:t xml:space="preserve">as </w:t>
        </w:r>
      </w:ins>
      <w:ins w:id="59" w:author="Samsung" w:date="2024-08-02T10:15:00Z">
        <w:r w:rsidRPr="00BB6F96">
          <w:t>specified in TS 23.548</w:t>
        </w:r>
      </w:ins>
      <w:ins w:id="60" w:author="Samsung" w:date="2024-08-02T10:14:00Z">
        <w:r w:rsidRPr="00BB6F96">
          <w:rPr>
            <w:lang w:eastAsia="ko-KR"/>
          </w:rPr>
          <w:t xml:space="preserve"> </w:t>
        </w:r>
      </w:ins>
      <w:ins w:id="61" w:author="Samsung" w:date="2024-08-02T10:16:00Z">
        <w:r w:rsidRPr="00BB6F96">
          <w:rPr>
            <w:lang w:eastAsia="ko-KR"/>
          </w:rPr>
          <w:t>[74].</w:t>
        </w:r>
      </w:ins>
      <w:ins w:id="62" w:author="Samsung" w:date="2024-10-02T17:11:00Z">
        <w:r w:rsidR="00147904" w:rsidRPr="00BB6F96">
          <w:rPr>
            <w:rFonts w:hint="eastAsia"/>
            <w:lang w:eastAsia="ko-KR"/>
          </w:rPr>
          <w:t xml:space="preserve"> </w:t>
        </w:r>
      </w:ins>
      <w:ins w:id="63" w:author="Rev_5" w:date="2024-10-02T17:15:00Z">
        <w:r w:rsidR="00BD1FAD" w:rsidRPr="00BB6F96">
          <w:rPr>
            <w:lang w:eastAsia="ko-KR"/>
          </w:rPr>
          <w:t xml:space="preserve">It does not imply that </w:t>
        </w:r>
      </w:ins>
      <w:ins w:id="64" w:author="Rev_5" w:date="2024-10-02T17:12:00Z">
        <w:r w:rsidR="00147904" w:rsidRPr="00BB6F96">
          <w:rPr>
            <w:lang w:eastAsia="ko-KR"/>
          </w:rPr>
          <w:t>the Local Offloading Management can be applied only when the UE is inside the</w:t>
        </w:r>
      </w:ins>
      <w:ins w:id="65" w:author="Rev_5" w:date="2024-10-02T17:13:00Z">
        <w:r w:rsidR="00147904" w:rsidRPr="00BB6F96">
          <w:rPr>
            <w:lang w:eastAsia="ko-KR"/>
          </w:rPr>
          <w:t xml:space="preserve"> SMF service area.</w:t>
        </w:r>
      </w:ins>
    </w:p>
    <w:p w14:paraId="24CAB785" w14:textId="7F99A01F" w:rsidR="00C40EEC" w:rsidRPr="00BB6F96" w:rsidRDefault="00C40EEC" w:rsidP="002B0AB5">
      <w:pPr>
        <w:pStyle w:val="NO"/>
        <w:overflowPunct w:val="0"/>
        <w:autoSpaceDE w:val="0"/>
        <w:autoSpaceDN w:val="0"/>
        <w:adjustRightInd w:val="0"/>
        <w:textAlignment w:val="baseline"/>
        <w:rPr>
          <w:ins w:id="66" w:author="Samsung" w:date="2024-08-02T10:14:00Z"/>
        </w:rPr>
      </w:pPr>
      <w:ins w:id="67" w:author="Rev" w:date="2024-08-22T22:16:00Z">
        <w:r w:rsidRPr="00BB6F96">
          <w:rPr>
            <w:rFonts w:hint="eastAsia"/>
            <w:lang w:eastAsia="ko-KR"/>
          </w:rPr>
          <w:t>N</w:t>
        </w:r>
        <w:r w:rsidRPr="00BB6F96">
          <w:rPr>
            <w:lang w:eastAsia="ko-KR"/>
          </w:rPr>
          <w:t>OTE 2:</w:t>
        </w:r>
        <w:r w:rsidRPr="00BB6F96">
          <w:rPr>
            <w:lang w:eastAsia="ko-KR"/>
          </w:rPr>
          <w:tab/>
          <w:t>I-SMF based Local Offloading Management only applies to non-roaming scenario.</w:t>
        </w:r>
      </w:ins>
    </w:p>
    <w:p w14:paraId="506E24CB" w14:textId="77777777" w:rsidR="00BF2A64" w:rsidRPr="00BB6F96" w:rsidRDefault="00BF2A64" w:rsidP="00BF2A64">
      <w:pPr>
        <w:pStyle w:val="B1"/>
      </w:pPr>
      <w:r w:rsidRPr="00BB6F96">
        <w:t>-</w:t>
      </w:r>
      <w:r w:rsidRPr="00BB6F96">
        <w:tab/>
        <w:t>If the service area of the selected SMF does not include the current UE location and the UE does not request for a MA PDU Session, the AMF selects an I-SMF that serves the area where UE camps. The UE requested PDU Session Establishment procedure for Home-routed Roaming defined in clause 4.3.2.2.2 is used to establish the PDU Session. Compared to the procedure defined in clause 4.3.2.2.2, the V-SMF and V-UPF are replaced by I-SMF and I-UPF and H-SMF and H-UPF are replaced by SMF and UPF(PSA) respectively. Also, only the S-NSSAI with the value defined by the serving PLMN is sent to the SMF. The I-SMF provides the DNAI list it supports to SMF and the SMF provides the DNAI(s) of interest for this PDU Session to I-SMF based on the DNAI list information received from I-SMF as defined in Figure 4.23.9.1-1 step 1.</w:t>
      </w:r>
    </w:p>
    <w:p w14:paraId="2C864E6C" w14:textId="77777777" w:rsidR="00BF2A64" w:rsidRPr="00BB6F96" w:rsidRDefault="00BF2A64" w:rsidP="00BF2A64">
      <w:pPr>
        <w:pStyle w:val="B1"/>
      </w:pPr>
      <w:r w:rsidRPr="00BB6F96">
        <w:tab/>
        <w:t>This may happen e.g. at PDU Session mobility from non-3GPP access to 3GPP access as defined in clause 4.23.15.</w:t>
      </w:r>
    </w:p>
    <w:p w14:paraId="377B546F" w14:textId="77777777" w:rsidR="00BF2A64" w:rsidRPr="00BB6F96" w:rsidRDefault="00BF2A64" w:rsidP="00BF2A64">
      <w:pPr>
        <w:pStyle w:val="B1"/>
      </w:pPr>
      <w:r w:rsidRPr="00BB6F96">
        <w:t>-</w:t>
      </w:r>
      <w:r w:rsidRPr="00BB6F96">
        <w:tab/>
        <w:t>If the service area of the selected SMF does not include the current UE location and the UE requests a MA PDU Session, then the AMF rejects the MA PDU Session Establishment procedure.</w:t>
      </w:r>
    </w:p>
    <w:p w14:paraId="1162FFF1" w14:textId="77777777" w:rsidR="00BF2A64" w:rsidRPr="00BB6F96" w:rsidRDefault="00BF2A64" w:rsidP="00BF2A64">
      <w:pPr>
        <w:pStyle w:val="B1"/>
      </w:pPr>
      <w:r w:rsidRPr="00BB6F96">
        <w:lastRenderedPageBreak/>
        <w:t>-</w:t>
      </w:r>
      <w:r w:rsidRPr="00BB6F96">
        <w:tab/>
        <w:t>When the delegated discovery is used, the SCP selects the SMF as described in Annex E.</w:t>
      </w:r>
    </w:p>
    <w:p w14:paraId="1E017D52" w14:textId="77777777" w:rsidR="00BF2A64" w:rsidRPr="00BB6F96" w:rsidRDefault="00BF2A64" w:rsidP="00BF2A64">
      <w:pPr>
        <w:pStyle w:val="B1"/>
      </w:pPr>
      <w:r w:rsidRPr="00BB6F96">
        <w:t>-</w:t>
      </w:r>
      <w:r w:rsidRPr="00BB6F96">
        <w:tab/>
        <w:t>If an I-SMF is selected and the PDU Session supports mechanisms for redundant transmission defined in clause 5.33.2.2 of TS 23.501 [2], the SMF rejects the PDU Session Establishment Request.</w:t>
      </w:r>
    </w:p>
    <w:p w14:paraId="3A31722E" w14:textId="77777777" w:rsidR="00BF2A64" w:rsidRPr="00BB6F96" w:rsidRDefault="00BF2A64" w:rsidP="00BF2A64">
      <w:pPr>
        <w:pStyle w:val="B1"/>
      </w:pPr>
      <w:r w:rsidRPr="00BB6F96">
        <w:t>-</w:t>
      </w:r>
      <w:r w:rsidRPr="00BB6F96">
        <w:tab/>
        <w:t>If an I-SMF is selected and the PDU Session supports Time Sensitive Communications (as defined in clauses 5.27 and 5.28 of TS 23.501 [2]), or if the PDU session supports redundant transmission defined in clauses 5.33.2.1 or 5.33.2.3 of TS 23.501 [2], the SMF may, based on local policy, reject the PDU Session Establishment Request.</w:t>
      </w:r>
    </w:p>
    <w:p w14:paraId="15F61BD1" w14:textId="77777777" w:rsidR="00BF2A64" w:rsidRPr="00BB6F96" w:rsidRDefault="00BF2A64" w:rsidP="00BF2A64">
      <w:pPr>
        <w:pStyle w:val="B1"/>
      </w:pPr>
      <w:r w:rsidRPr="00BB6F96">
        <w:t>-</w:t>
      </w:r>
      <w:r w:rsidRPr="00BB6F96">
        <w:tab/>
        <w:t>If the selected SMF cannot serve the target DNAI requested by the PCC rule, the SMF issues Nsmf_PDUSession_SMContextStatusNotify to provide the target DNAI information to the AMF. The procedure of Home-routed Roaming defined in clause 4.3.2.2.2 is used to establish the PDU Session. Compared to this procedure, the V-SMF and V-UPF are replaced by I-SMF and I-UPF respectively and H-SMF and H-UPF are replaced by SMF and UPF(PSA) respectively. The AMF selects an I-SMF that serves this target DNAI in step 2. Then AMF sends a Nsmf_PDUSession_CreateSMContext Request to the I-SMF as defined in step 3a and the target DNAI received from SMF is included in the message.</w:t>
      </w:r>
    </w:p>
    <w:p w14:paraId="1D95D0E2" w14:textId="77777777" w:rsidR="00BF2A64" w:rsidRPr="00BB6F96" w:rsidRDefault="00BF2A64" w:rsidP="00BF2A64">
      <w:pPr>
        <w:pStyle w:val="B1"/>
      </w:pPr>
      <w:r w:rsidRPr="00BB6F96">
        <w:t>-</w:t>
      </w:r>
      <w:r w:rsidRPr="00BB6F96">
        <w:tab/>
        <w:t>The S-NSSAI registered to UDM by SMF is always the S-NSSAI of HPLMN.</w:t>
      </w:r>
    </w:p>
    <w:p w14:paraId="177B2B2C" w14:textId="77777777" w:rsidR="00BF2A64" w:rsidRPr="00BB6F96" w:rsidRDefault="00BF2A64" w:rsidP="00BF2A64">
      <w:r w:rsidRPr="00BB6F96">
        <w:t>For the Home-Routed roaming case, the UE requested PDU Session Establishment procedure for Home-routed Roaming in clause 4.3.2.2.2 can be reused with the following change.</w:t>
      </w:r>
    </w:p>
    <w:p w14:paraId="668CB114" w14:textId="56A5BE40" w:rsidR="00BF2A64" w:rsidRPr="00BB6F96" w:rsidRDefault="00BF2A64" w:rsidP="00824906">
      <w:pPr>
        <w:pStyle w:val="B1"/>
      </w:pPr>
      <w:r w:rsidRPr="00BB6F96">
        <w:t>-</w:t>
      </w:r>
      <w:r w:rsidRPr="00BB6F96">
        <w:tab/>
        <w:t>If the service area of the selected V-SMF does not include the current UE location and the UE requests a MA PDU Session, then the AMF rejects the MA PDU Session Establishment procedure.</w:t>
      </w:r>
    </w:p>
    <w:p w14:paraId="5FAF3DD2" w14:textId="5F1DAC33" w:rsidR="003E4768" w:rsidRPr="00BB6F96" w:rsidRDefault="00114EAE" w:rsidP="003E4768">
      <w:pPr>
        <w:rPr>
          <w:ins w:id="68" w:author="Samsung" w:date="2024-08-02T10:17:00Z"/>
        </w:rPr>
      </w:pPr>
      <w:ins w:id="69" w:author="Samsung" w:date="2024-08-02T10:12:00Z">
        <w:r w:rsidRPr="00BB6F96">
          <w:t xml:space="preserve">For Local Offloading Management scenario, </w:t>
        </w:r>
      </w:ins>
      <w:ins w:id="70" w:author="Samsung" w:date="2024-08-02T15:25:00Z">
        <w:r w:rsidR="00791ED3" w:rsidRPr="00BB6F96">
          <w:t>details are described in TS 23.548</w:t>
        </w:r>
      </w:ins>
      <w:ins w:id="71" w:author="Samsung" w:date="2024-08-02T15:27:00Z">
        <w:r w:rsidR="001F33A9" w:rsidRPr="00BB6F96">
          <w:t xml:space="preserve"> [</w:t>
        </w:r>
      </w:ins>
      <w:ins w:id="72" w:author="Samsung" w:date="2024-08-09T16:07:00Z">
        <w:r w:rsidR="00BA4A00" w:rsidRPr="00BB6F96">
          <w:t>74</w:t>
        </w:r>
      </w:ins>
      <w:ins w:id="73" w:author="Samsung" w:date="2024-08-02T15:27:00Z">
        <w:r w:rsidR="001F33A9" w:rsidRPr="00BB6F96">
          <w:t>]</w:t>
        </w:r>
      </w:ins>
      <w:ins w:id="74" w:author="Samsung" w:date="2024-08-02T15:25:00Z">
        <w:r w:rsidR="00791ED3" w:rsidRPr="00BB6F96">
          <w:t xml:space="preserve"> with</w:t>
        </w:r>
        <w:r w:rsidR="00F5505B" w:rsidRPr="00BB6F96">
          <w:t xml:space="preserve"> including</w:t>
        </w:r>
      </w:ins>
      <w:ins w:id="75" w:author="Samsung" w:date="2024-08-02T10:12:00Z">
        <w:r w:rsidRPr="00BB6F96">
          <w:t xml:space="preserve"> the following cases:</w:t>
        </w:r>
      </w:ins>
    </w:p>
    <w:p w14:paraId="639FD9A2" w14:textId="1877252C" w:rsidR="003E4768" w:rsidRPr="00BB6F96" w:rsidRDefault="00114EAE" w:rsidP="00B3067C">
      <w:pPr>
        <w:pStyle w:val="B1"/>
        <w:rPr>
          <w:ins w:id="76" w:author="Samsung" w:date="2024-08-02T10:23:00Z"/>
        </w:rPr>
      </w:pPr>
      <w:bookmarkStart w:id="77" w:name="_Hlk173486515"/>
      <w:ins w:id="78" w:author="Samsung" w:date="2024-08-02T10:12:00Z">
        <w:r w:rsidRPr="00BB6F96">
          <w:t>-</w:t>
        </w:r>
        <w:r w:rsidRPr="00BB6F96">
          <w:tab/>
        </w:r>
      </w:ins>
      <w:bookmarkEnd w:id="77"/>
      <w:ins w:id="79" w:author="Samsung" w:date="2024-08-23T18:00:00Z">
        <w:del w:id="80" w:author="Hongsuk (LGE)" w:date="2024-11-07T09:16:00Z">
          <w:r w:rsidR="00027448" w:rsidRPr="00D15A16" w:rsidDel="00805867">
            <w:rPr>
              <w:highlight w:val="green"/>
            </w:rPr>
            <w:delText>When</w:delText>
          </w:r>
        </w:del>
      </w:ins>
      <w:ins w:id="81" w:author="Samsung" w:date="2024-08-02T10:12:00Z">
        <w:del w:id="82" w:author="Hongsuk (LGE)" w:date="2024-11-07T09:16:00Z">
          <w:r w:rsidRPr="00D15A16" w:rsidDel="00805867">
            <w:rPr>
              <w:highlight w:val="green"/>
            </w:rPr>
            <w:delText xml:space="preserve"> the service area of the selected SMF includes the current UE location</w:delText>
          </w:r>
        </w:del>
      </w:ins>
      <w:ins w:id="83" w:author="Hongsuk (LGE)" w:date="2024-11-07T09:16:00Z">
        <w:r w:rsidR="00805867" w:rsidRPr="00D15A16">
          <w:rPr>
            <w:highlight w:val="green"/>
          </w:rPr>
          <w:t>Regardless of whether the current UE location is included in the service area of the selected SMF</w:t>
        </w:r>
      </w:ins>
      <w:ins w:id="84" w:author="Samsung" w:date="2024-08-23T18:01:00Z">
        <w:r w:rsidR="00027448" w:rsidRPr="00BB6F96">
          <w:t>,</w:t>
        </w:r>
      </w:ins>
      <w:ins w:id="85" w:author="Samsung" w:date="2024-08-02T10:12:00Z">
        <w:r w:rsidRPr="00BB6F96">
          <w:t xml:space="preserve"> if the Local Offloading Management </w:t>
        </w:r>
      </w:ins>
      <w:ins w:id="86" w:author="Rev" w:date="2024-08-22T17:58:00Z">
        <w:r w:rsidR="00706EC5" w:rsidRPr="00BB6F96">
          <w:t xml:space="preserve">is </w:t>
        </w:r>
      </w:ins>
      <w:ins w:id="87" w:author="Samsung" w:date="2024-08-02T10:12:00Z">
        <w:r w:rsidRPr="00BB6F96">
          <w:t xml:space="preserve">allowed as </w:t>
        </w:r>
      </w:ins>
      <w:ins w:id="88" w:author="Rev" w:date="2024-08-22T17:58:00Z">
        <w:r w:rsidR="00706EC5" w:rsidRPr="00BB6F96">
          <w:t xml:space="preserve">per </w:t>
        </w:r>
      </w:ins>
      <w:ins w:id="89" w:author="Samsung" w:date="2024-08-02T10:12:00Z">
        <w:r w:rsidRPr="00BB6F96">
          <w:t>subscription data from the UDM, a</w:t>
        </w:r>
      </w:ins>
      <w:ins w:id="90" w:author="Rev" w:date="2024-08-22T17:58:00Z">
        <w:r w:rsidR="00706EC5" w:rsidRPr="00BB6F96">
          <w:t>n</w:t>
        </w:r>
      </w:ins>
      <w:ins w:id="91" w:author="Samsung" w:date="2024-08-02T10:12:00Z">
        <w:r w:rsidRPr="00BB6F96">
          <w:t xml:space="preserve"> I-</w:t>
        </w:r>
        <w:r w:rsidRPr="00CE094D">
          <w:t xml:space="preserve">SMF </w:t>
        </w:r>
      </w:ins>
      <w:ins w:id="92" w:author="Samsung" w:date="2024-08-23T17:58:00Z">
        <w:r w:rsidR="00B3067C" w:rsidRPr="00CE094D">
          <w:t xml:space="preserve">is </w:t>
        </w:r>
      </w:ins>
      <w:ins w:id="93" w:author="NOKIA-TC-1" w:date="2024-10-16T18:04:00Z">
        <w:r w:rsidR="00A966B2" w:rsidRPr="00CE094D">
          <w:t>inserted</w:t>
        </w:r>
      </w:ins>
      <w:ins w:id="94" w:author="Samsung" w:date="2024-08-23T17:58:00Z">
        <w:r w:rsidR="00B3067C" w:rsidRPr="00BB6F96">
          <w:t xml:space="preserve"> for </w:t>
        </w:r>
      </w:ins>
      <w:ins w:id="95" w:author="Samsung" w:date="2024-08-02T10:12:00Z">
        <w:r w:rsidRPr="00BB6F96">
          <w:t xml:space="preserve">supporting Local Offloading Management. </w:t>
        </w:r>
      </w:ins>
    </w:p>
    <w:p w14:paraId="0A2D1064" w14:textId="16E9EF1D" w:rsidR="00FA5DCD" w:rsidRPr="00BB6F96" w:rsidDel="009E7FCC" w:rsidRDefault="00FA5DCD" w:rsidP="00102246">
      <w:pPr>
        <w:rPr>
          <w:del w:id="96" w:author="Samsung" w:date="2024-10-16T19:50:00Z"/>
          <w:lang w:eastAsia="ko-KR"/>
        </w:rPr>
      </w:pPr>
    </w:p>
    <w:p w14:paraId="22252B64" w14:textId="77777777" w:rsidR="00656A9C" w:rsidRPr="00BB6F96" w:rsidRDefault="00656A9C" w:rsidP="00656A9C"/>
    <w:p w14:paraId="06FE6CDB" w14:textId="77777777" w:rsidR="00656A9C" w:rsidRPr="00BB6F96" w:rsidRDefault="00656A9C" w:rsidP="00656A9C">
      <w:pPr>
        <w:pBdr>
          <w:top w:val="single" w:sz="4" w:space="1" w:color="auto"/>
          <w:left w:val="single" w:sz="4" w:space="4" w:color="auto"/>
          <w:bottom w:val="single" w:sz="4" w:space="1" w:color="auto"/>
          <w:right w:val="single" w:sz="4" w:space="4" w:color="auto"/>
        </w:pBdr>
        <w:jc w:val="center"/>
        <w:rPr>
          <w:color w:val="FF0000"/>
          <w:lang w:eastAsia="zh-CN"/>
        </w:rPr>
      </w:pPr>
      <w:r w:rsidRPr="00BB6F96">
        <w:rPr>
          <w:rFonts w:cs="Arial"/>
          <w:color w:val="FF0000"/>
          <w:sz w:val="36"/>
          <w:szCs w:val="48"/>
        </w:rPr>
        <w:t>&gt;&gt;&gt;&gt; Next Changes &lt;&lt;&lt;&lt;</w:t>
      </w:r>
    </w:p>
    <w:p w14:paraId="4363FEF5" w14:textId="77777777" w:rsidR="00656A9C" w:rsidRDefault="00656A9C" w:rsidP="00656A9C">
      <w:pPr>
        <w:rPr>
          <w:noProof/>
          <w:lang w:eastAsia="ko-KR"/>
        </w:rPr>
      </w:pPr>
    </w:p>
    <w:p w14:paraId="787DA6DD" w14:textId="77777777" w:rsidR="00A2587F" w:rsidRDefault="00A2587F" w:rsidP="00A2587F">
      <w:pPr>
        <w:pStyle w:val="50"/>
        <w:ind w:left="1400" w:hanging="400"/>
        <w:rPr>
          <w:lang w:eastAsia="en-GB"/>
        </w:rPr>
      </w:pPr>
      <w:bookmarkStart w:id="97" w:name="_CR6_5"/>
      <w:bookmarkStart w:id="98" w:name="_Toc178072185"/>
      <w:bookmarkStart w:id="99" w:name="_Toc51835118"/>
      <w:bookmarkStart w:id="100" w:name="_Toc47593031"/>
      <w:bookmarkStart w:id="101" w:name="_Toc45193399"/>
      <w:bookmarkStart w:id="102" w:name="_Toc36192286"/>
      <w:bookmarkStart w:id="103" w:name="_Toc27895189"/>
      <w:bookmarkStart w:id="104" w:name="_Toc20204490"/>
      <w:bookmarkEnd w:id="97"/>
      <w:r>
        <w:rPr>
          <w:lang w:eastAsia="zh-CN"/>
        </w:rPr>
        <w:t>5.2.5.4.2</w:t>
      </w:r>
      <w:r>
        <w:rPr>
          <w:lang w:eastAsia="zh-CN"/>
        </w:rPr>
        <w:tab/>
        <w:t>Npcf_SMPolicyControl_Create service operation</w:t>
      </w:r>
      <w:bookmarkEnd w:id="98"/>
      <w:bookmarkEnd w:id="99"/>
      <w:bookmarkEnd w:id="100"/>
      <w:bookmarkEnd w:id="101"/>
      <w:bookmarkEnd w:id="102"/>
      <w:bookmarkEnd w:id="103"/>
      <w:bookmarkEnd w:id="104"/>
    </w:p>
    <w:p w14:paraId="07775364" w14:textId="77777777" w:rsidR="00A2587F" w:rsidRDefault="00A2587F" w:rsidP="00A2587F">
      <w:pPr>
        <w:rPr>
          <w:lang w:eastAsia="zh-CN"/>
        </w:rPr>
      </w:pPr>
      <w:r>
        <w:rPr>
          <w:b/>
          <w:lang w:eastAsia="zh-CN"/>
        </w:rPr>
        <w:t>Service operation name:</w:t>
      </w:r>
      <w:r>
        <w:rPr>
          <w:lang w:eastAsia="zh-CN"/>
        </w:rPr>
        <w:t xml:space="preserve"> Npcf_SMPolicyControl_Create.</w:t>
      </w:r>
    </w:p>
    <w:p w14:paraId="07C6D469" w14:textId="77777777" w:rsidR="00A2587F" w:rsidRDefault="00A2587F" w:rsidP="00A2587F">
      <w:pPr>
        <w:rPr>
          <w:lang w:eastAsia="zh-CN"/>
        </w:rPr>
      </w:pPr>
      <w:r>
        <w:rPr>
          <w:b/>
          <w:lang w:eastAsia="zh-CN"/>
        </w:rPr>
        <w:t>Description:</w:t>
      </w:r>
      <w:r>
        <w:rPr>
          <w:lang w:eastAsia="zh-CN"/>
        </w:rPr>
        <w:t xml:space="preserve"> The NF Service Consumer can request the creation of a SM Policy Association and provides relevant parameters about the PDU Session to the PCF.</w:t>
      </w:r>
    </w:p>
    <w:p w14:paraId="71CF72A5" w14:textId="77777777" w:rsidR="00A2587F" w:rsidRDefault="00A2587F" w:rsidP="00A2587F">
      <w:pPr>
        <w:rPr>
          <w:lang w:eastAsia="zh-CN"/>
        </w:rPr>
      </w:pPr>
      <w:r>
        <w:rPr>
          <w:b/>
          <w:lang w:eastAsia="zh-CN"/>
        </w:rPr>
        <w:t>Inputs, Required:</w:t>
      </w:r>
      <w:r>
        <w:rPr>
          <w:lang w:eastAsia="zh-CN"/>
        </w:rPr>
        <w:t xml:space="preserve"> SUPI (or PEI in the case of emergency PDU Session without SUPI), PDU Session id, DNN, S-NSSAI and RAT Type.</w:t>
      </w:r>
    </w:p>
    <w:p w14:paraId="3E6E0E1D" w14:textId="7CE2126B" w:rsidR="00A2587F" w:rsidRDefault="00A2587F" w:rsidP="00A2587F">
      <w:pPr>
        <w:rPr>
          <w:lang w:eastAsia="zh-CN"/>
        </w:rPr>
      </w:pPr>
      <w:r>
        <w:rPr>
          <w:b/>
          <w:lang w:eastAsia="zh-CN"/>
        </w:rPr>
        <w:t>Inputs, Optional:</w:t>
      </w:r>
      <w:r>
        <w:rPr>
          <w:lang w:eastAsia="zh-CN"/>
        </w:rPr>
        <w:t xml:space="preserve"> Information provided by the SMF, such as PDU Session Type, Request Type, Access Type, the IPv4 address and/or IPv6 prefix, PEI, GPSI, User Location Information, UE Time Zone, Serving Network identifier (PLMN ID, or PLMN ID and NID, see clause 5.34 of TS 23.501 [2]), Charging Characteristics information, Session-AMBR, subscribed default QoS information (5QI, 5QI Priority Level, ARP), UE support of reflective QoS (see TS 23.501 [2], clause 5.7.5.1), Number of supported packet filters for signalled QoS rules for the PDU Session (see TS 23.501 [2], clause 5.7.1.4), 3GPP PS Data Off status, Trace Requirements and Internal Group Identifier (see clause 5.9.7 </w:t>
      </w:r>
      <w:r>
        <w:t>of</w:t>
      </w:r>
      <w:r>
        <w:rPr>
          <w:lang w:eastAsia="zh-CN"/>
        </w:rPr>
        <w:t xml:space="preserve"> TS 23.501 [2]), DN Authorization Profile Index, DN authorized Session AMBR, Framed Route information (as defined in Table 5.2.3.3.1-1), MA PDU Request indication, MA PDU Network-Upgrade Allowed indication, ATSSS capabilities of the MA PDU Session, QoS constraints from the VPLMN (as defined in clause 5.7.1.11 of TS 23.501 [2]), Satellite backhaul category, list of NWDAF instance Ids (used by AMF, SMF, UPF) and corresponding Analytics ID(s), PVS IP address(es) and/or PVS FQDN(s) and Onboarding Indication in the case of ON-SNPN (see clause 5.30.2.10.4.2 of TS 23.501 [2]), URSP rule enforcement that including Connection Capability, PCF binding information (address(es) of PCF for UE, instance id of PCF for UE), HR-SBO support indication (see clause 6.2.1.2 of </w:t>
      </w:r>
      <w:r>
        <w:rPr>
          <w:lang w:eastAsia="zh-CN"/>
        </w:rPr>
        <w:lastRenderedPageBreak/>
        <w:t xml:space="preserve">TS 23.503 [20]), Alternative S-NSSAI (see clause 5.15.19 of TS 23.501 [2]), URSP delivery in EPS support indication, Local </w:t>
      </w:r>
      <w:r w:rsidRPr="00A2587F">
        <w:rPr>
          <w:lang w:eastAsia="zh-CN"/>
        </w:rPr>
        <w:t xml:space="preserve">Offloading </w:t>
      </w:r>
      <w:ins w:id="105" w:author="SS" w:date="2024-10-17T13:55:00Z">
        <w:r w:rsidRPr="00A2587F">
          <w:rPr>
            <w:lang w:eastAsia="zh-CN"/>
          </w:rPr>
          <w:t xml:space="preserve">Management </w:t>
        </w:r>
      </w:ins>
      <w:del w:id="106" w:author="SS" w:date="2024-10-17T13:55:00Z">
        <w:r w:rsidDel="00A2587F">
          <w:rPr>
            <w:lang w:eastAsia="zh-CN"/>
          </w:rPr>
          <w:delText xml:space="preserve">Policy </w:delText>
        </w:r>
      </w:del>
      <w:r>
        <w:rPr>
          <w:lang w:eastAsia="zh-CN"/>
        </w:rPr>
        <w:t>indication.</w:t>
      </w:r>
    </w:p>
    <w:p w14:paraId="1F205736" w14:textId="77777777" w:rsidR="00A2587F" w:rsidRDefault="00A2587F" w:rsidP="00A2587F">
      <w:pPr>
        <w:pStyle w:val="NO"/>
        <w:rPr>
          <w:lang w:eastAsia="en-GB"/>
        </w:rPr>
      </w:pPr>
      <w:r>
        <w:t>NOTE 1:</w:t>
      </w:r>
      <w:r>
        <w:tab/>
        <w:t>If SMF receives the DN authorized Session AMBR from the DN-AAA at PDU Session establishment, it includes the DN authorized Session AMBR within the Session-AMBR, instead of the subscribed Session-AMBR received from the UDM, in the request.</w:t>
      </w:r>
    </w:p>
    <w:p w14:paraId="36BE82F1" w14:textId="77777777" w:rsidR="00A2587F" w:rsidRDefault="00A2587F" w:rsidP="00A2587F">
      <w:pPr>
        <w:pStyle w:val="NO"/>
      </w:pPr>
      <w:r>
        <w:t>NOTE 2:</w:t>
      </w:r>
      <w:r>
        <w:tab/>
        <w:t>It is up to stage 3 to determine whether the corresponding supportedFeature in Npcf_SMPolicyControl can be reused as URSP delivery in EPS support indication.</w:t>
      </w:r>
    </w:p>
    <w:p w14:paraId="45B2269A" w14:textId="63607BB3" w:rsidR="00A2587F" w:rsidRDefault="00A2587F" w:rsidP="00A2587F">
      <w:pPr>
        <w:pStyle w:val="NO"/>
      </w:pPr>
      <w:r>
        <w:t>NOTE 3:</w:t>
      </w:r>
      <w:r>
        <w:tab/>
        <w:t xml:space="preserve">When Local Offloading Management is allowed, SMF provides Local Offloading </w:t>
      </w:r>
      <w:del w:id="107" w:author="SS" w:date="2024-10-17T13:56:00Z">
        <w:r w:rsidDel="00A2587F">
          <w:delText xml:space="preserve">Policy </w:delText>
        </w:r>
      </w:del>
      <w:ins w:id="108" w:author="SS" w:date="2024-10-17T13:56:00Z">
        <w:r>
          <w:t xml:space="preserve">Management </w:t>
        </w:r>
      </w:ins>
      <w:r>
        <w:t>indication to PCF.</w:t>
      </w:r>
    </w:p>
    <w:p w14:paraId="5E7FAD9F" w14:textId="251FCB58" w:rsidR="00A2587F" w:rsidDel="00A2587F" w:rsidRDefault="00A2587F" w:rsidP="00A2587F">
      <w:pPr>
        <w:pStyle w:val="EditorsNote"/>
        <w:rPr>
          <w:del w:id="109" w:author="SS" w:date="2024-10-17T13:55:00Z"/>
        </w:rPr>
      </w:pPr>
      <w:del w:id="110" w:author="SS" w:date="2024-10-17T13:55:00Z">
        <w:r w:rsidDel="00A2587F">
          <w:delText>Editor's note:</w:delText>
        </w:r>
        <w:r w:rsidDel="00A2587F">
          <w:tab/>
          <w:delText>It is FFS to further define Local Offloading Policy indication granularity.</w:delText>
        </w:r>
      </w:del>
    </w:p>
    <w:p w14:paraId="63349822" w14:textId="77777777" w:rsidR="00A2587F" w:rsidRDefault="00A2587F" w:rsidP="00A2587F">
      <w:r>
        <w:t>W-5GAN specific PDU Session information provided by the SMF is specified in TS 23.316 [53].</w:t>
      </w:r>
    </w:p>
    <w:p w14:paraId="73BD355A" w14:textId="77777777" w:rsidR="00A2587F" w:rsidRDefault="00A2587F" w:rsidP="00A2587F">
      <w:pPr>
        <w:rPr>
          <w:lang w:eastAsia="zh-CN"/>
        </w:rPr>
      </w:pPr>
      <w:r>
        <w:rPr>
          <w:b/>
          <w:lang w:eastAsia="zh-CN"/>
        </w:rPr>
        <w:t>Outputs, Required:</w:t>
      </w:r>
      <w:r>
        <w:rPr>
          <w:lang w:eastAsia="zh-CN"/>
        </w:rPr>
        <w:t xml:space="preserve"> SM Policy Association ID defined in TS 29.512 [57]. Success or Failure.</w:t>
      </w:r>
    </w:p>
    <w:p w14:paraId="3CB4B834" w14:textId="77777777" w:rsidR="00A2587F" w:rsidRDefault="00A2587F" w:rsidP="00A2587F">
      <w:pPr>
        <w:rPr>
          <w:lang w:eastAsia="zh-CN"/>
        </w:rPr>
      </w:pPr>
      <w:r>
        <w:rPr>
          <w:b/>
          <w:lang w:eastAsia="zh-CN"/>
        </w:rPr>
        <w:t>Outputs, Optional:</w:t>
      </w:r>
      <w:r>
        <w:rPr>
          <w:lang w:eastAsia="zh-CN"/>
        </w:rPr>
        <w:t xml:space="preserve"> Policy information for the PDU Session as defined in TS 23.503 [20] and Policy Control Request Trigger(s) of SM Policy Association as defined in clause 6.1.3.5 of TS 23.503 [20].</w:t>
      </w:r>
    </w:p>
    <w:p w14:paraId="7C0B7C20" w14:textId="77777777" w:rsidR="00A2587F" w:rsidRDefault="00A2587F" w:rsidP="00A2587F">
      <w:pPr>
        <w:rPr>
          <w:lang w:eastAsia="zh-CN"/>
        </w:rPr>
      </w:pPr>
      <w:r>
        <w:rPr>
          <w:lang w:eastAsia="zh-CN"/>
        </w:rPr>
        <w:t>See clause 5.8.2.2 of TS 23.501 [2] for allocation of IPv4 address and IPv6 prefix. The IPv6 prefix length is /64, or is shorter than /64 when Prefix Delegation applies.</w:t>
      </w:r>
    </w:p>
    <w:p w14:paraId="5FA5E4A3" w14:textId="77777777" w:rsidR="00A2587F" w:rsidRDefault="00A2587F" w:rsidP="00A2587F">
      <w:pPr>
        <w:rPr>
          <w:lang w:eastAsia="zh-CN"/>
        </w:rPr>
      </w:pPr>
      <w:r>
        <w:rPr>
          <w:lang w:eastAsia="zh-CN"/>
        </w:rPr>
        <w:t>See clause 4.16.4 for the detail usage of this service operation.</w:t>
      </w:r>
    </w:p>
    <w:p w14:paraId="7A413BB8" w14:textId="77777777" w:rsidR="00A2587F" w:rsidRDefault="00A2587F" w:rsidP="00A2587F">
      <w:pPr>
        <w:rPr>
          <w:lang w:eastAsia="zh-CN"/>
        </w:rPr>
      </w:pPr>
      <w:r>
        <w:rPr>
          <w:lang w:eastAsia="zh-CN"/>
        </w:rPr>
        <w:t>See clauses 4.22.2.1 and 4.22.3 for detailed usage of this service operation for ATSSS.</w:t>
      </w:r>
    </w:p>
    <w:p w14:paraId="040B90DC" w14:textId="77777777" w:rsidR="00656A9C" w:rsidRPr="00A2587F" w:rsidRDefault="00656A9C" w:rsidP="00656A9C"/>
    <w:p w14:paraId="0822E582" w14:textId="3DCB603A" w:rsidR="00FA5DCD" w:rsidRPr="00656A9C" w:rsidRDefault="00FA5DCD" w:rsidP="00102246"/>
    <w:p w14:paraId="13755C3D" w14:textId="77777777" w:rsidR="00BF0D73" w:rsidRPr="00BB6F96" w:rsidRDefault="00BF0D73" w:rsidP="00BF0D73"/>
    <w:p w14:paraId="18603D7F" w14:textId="5F37867F" w:rsidR="00BF0D73" w:rsidRPr="00BB6F96" w:rsidRDefault="00BF0D73" w:rsidP="00BF0D73">
      <w:pPr>
        <w:pBdr>
          <w:top w:val="single" w:sz="4" w:space="1" w:color="auto"/>
          <w:left w:val="single" w:sz="4" w:space="4" w:color="auto"/>
          <w:bottom w:val="single" w:sz="4" w:space="1" w:color="auto"/>
          <w:right w:val="single" w:sz="4" w:space="4" w:color="auto"/>
        </w:pBdr>
        <w:jc w:val="center"/>
        <w:rPr>
          <w:color w:val="FF0000"/>
          <w:lang w:eastAsia="zh-CN"/>
        </w:rPr>
      </w:pPr>
      <w:r w:rsidRPr="00BB6F96">
        <w:rPr>
          <w:rFonts w:cs="Arial"/>
          <w:color w:val="FF0000"/>
          <w:sz w:val="36"/>
          <w:szCs w:val="48"/>
        </w:rPr>
        <w:t>&gt;&gt;&gt;&gt; Next Changes &lt;&lt;&lt;&lt;</w:t>
      </w:r>
    </w:p>
    <w:p w14:paraId="1E40A7B5" w14:textId="77777777" w:rsidR="00765AD3" w:rsidRPr="00BB6F96" w:rsidRDefault="00765AD3" w:rsidP="00765AD3">
      <w:pPr>
        <w:pStyle w:val="50"/>
        <w:rPr>
          <w:lang w:eastAsia="zh-CN"/>
        </w:rPr>
      </w:pPr>
      <w:bookmarkStart w:id="111" w:name="_Toc20204636"/>
      <w:bookmarkStart w:id="112" w:name="_Toc27895342"/>
      <w:bookmarkStart w:id="113" w:name="_Toc36192445"/>
      <w:bookmarkStart w:id="114" w:name="_Toc45193548"/>
      <w:bookmarkStart w:id="115" w:name="_Toc47593180"/>
      <w:bookmarkStart w:id="116" w:name="_Toc51835267"/>
      <w:bookmarkStart w:id="117" w:name="_Toc178072449"/>
      <w:r w:rsidRPr="00BB6F96">
        <w:rPr>
          <w:lang w:eastAsia="zh-CN"/>
        </w:rPr>
        <w:t>5.2.8.2.5</w:t>
      </w:r>
      <w:r w:rsidRPr="00BB6F96">
        <w:rPr>
          <w:lang w:eastAsia="zh-CN"/>
        </w:rPr>
        <w:tab/>
        <w:t>Nsmf_PDUSession_CreateSMContext service operation</w:t>
      </w:r>
      <w:bookmarkEnd w:id="111"/>
      <w:bookmarkEnd w:id="112"/>
      <w:bookmarkEnd w:id="113"/>
      <w:bookmarkEnd w:id="114"/>
      <w:bookmarkEnd w:id="115"/>
      <w:bookmarkEnd w:id="116"/>
      <w:bookmarkEnd w:id="117"/>
    </w:p>
    <w:p w14:paraId="316E9A54" w14:textId="77777777" w:rsidR="00765AD3" w:rsidRPr="00BB6F96" w:rsidRDefault="00765AD3" w:rsidP="00765AD3">
      <w:r w:rsidRPr="00BB6F96">
        <w:rPr>
          <w:b/>
        </w:rPr>
        <w:t>Service operation name:</w:t>
      </w:r>
      <w:r w:rsidRPr="00BB6F96">
        <w:t xml:space="preserve"> Nsmf_PDUSession_CreateSMContext.</w:t>
      </w:r>
    </w:p>
    <w:p w14:paraId="7B235E9B" w14:textId="77777777" w:rsidR="00765AD3" w:rsidRPr="00BB6F96" w:rsidRDefault="00765AD3" w:rsidP="00765AD3">
      <w:r w:rsidRPr="00BB6F96">
        <w:rPr>
          <w:b/>
        </w:rPr>
        <w:t xml:space="preserve">Description: </w:t>
      </w:r>
      <w:r w:rsidRPr="00BB6F96">
        <w:t>It creates an AMF-SMF association to support a PDU Session.</w:t>
      </w:r>
    </w:p>
    <w:p w14:paraId="16F15533" w14:textId="77777777" w:rsidR="00765AD3" w:rsidRPr="00BB6F96" w:rsidRDefault="00765AD3" w:rsidP="00765AD3">
      <w:r w:rsidRPr="00BB6F96">
        <w:rPr>
          <w:b/>
        </w:rPr>
        <w:t>Input, Required:</w:t>
      </w:r>
      <w:r w:rsidRPr="00BB6F96">
        <w:t xml:space="preserve"> SUPI or PEI, DNN, AMF ID (AMF Instance ID), RAT Type, Serving Network (PLMN ID, or PLMN ID and NID, see clause 5.18 of TS 23.501 [2]).</w:t>
      </w:r>
    </w:p>
    <w:p w14:paraId="435E46CA" w14:textId="64A50672" w:rsidR="00765AD3" w:rsidRPr="00BB6F96" w:rsidRDefault="00765AD3" w:rsidP="00765AD3">
      <w:r w:rsidRPr="00BB6F96">
        <w:rPr>
          <w:b/>
        </w:rPr>
        <w:t>Input, Optional:</w:t>
      </w:r>
      <w:r w:rsidRPr="00BB6F96">
        <w:t xml:space="preserve"> </w:t>
      </w:r>
      <w:r w:rsidRPr="00BB6F96">
        <w:rPr>
          <w:lang w:eastAsia="zh-CN"/>
        </w:rPr>
        <w:t xml:space="preserve">PEI, S-NSSAI(s), Alternative S-NSSAI, Slice Area Restriction indication, PDU Session ID, N1 SM container, UE location information, UE </w:t>
      </w:r>
      <w:r w:rsidRPr="00BB6F96">
        <w:t xml:space="preserve">Time Zone, </w:t>
      </w:r>
      <w:r w:rsidRPr="00BB6F96">
        <w:rPr>
          <w:lang w:eastAsia="zh-CN"/>
        </w:rPr>
        <w:t>AN type, H-SMF identifier/address, list of alternative H-SMF(s) if available, old PDU Session ID (if the AMF also received an old PDU Session ID from the UE as specified in clause 4.3.5.2), Subscription For PDU Session Status Notification, Subscription for DDN Failure Notification, NEF Correlation ID, indication that the SUPI has not been authenticated, PCF ID, PCF Group ID, Same PCF Selection Indication, DNN Selection Mode, UE PDN Connection Context, GPSI, UE presence in LADN service area, indication that "the PDU Session is subject to LADN per LADN DNN and S-NSSAI", GUAMI, backup AMF(s) (if NF Type is AMF), Trace Requirements, Control Plane CIoT 5GS Optimisation indication, Small Data Rate Control Status, APN Rate Control Status</w:t>
      </w:r>
      <w:r w:rsidRPr="00BB6F96">
        <w:t xml:space="preserve">. Backup AMF(s) sent only once by the AMF to the SMF in its first interaction with the SMF, UE's Routing Indicator optionally with Home Network Public Key identifier or UDM Group ID for the UE, EPS Interworking indication, EPS Bearer Status. Target ID (for EPS to 5GS handover), "Invoke NEF" flag, target DNAI, additional following for SM context transfer: SMF transfer indication, Old SMF ID, SM context ID in old SMF (see clause 4.26.5.3), HO Preparation Indication, indication of no NG-RAN change. MA PDU request indication, MA PDU Network-Upgrade Allowed indication, Indication on whether the UE is registered in both accesses, Satellite backhaul category, GEO Satellite ID, PVS FQDN(s) and/or PVS IP address(es) and Onboarding Indication in the case of ON-SNPN, Disaster Roaming service indication, HR-SBO allowed indication, </w:t>
      </w:r>
      <w:ins w:id="118" w:author="Rev_5" w:date="2024-10-02T17:25:00Z">
        <w:r w:rsidRPr="00BB6F96">
          <w:t xml:space="preserve">Local Offloading Management allowed indication, </w:t>
        </w:r>
      </w:ins>
      <w:r w:rsidRPr="00BB6F96">
        <w:t>Indication of UE supports non-3GPP access path switching, NG RAN QoS monitoring capability (as defined in clause 5.45.1 of TS 23.501 [2].</w:t>
      </w:r>
    </w:p>
    <w:p w14:paraId="12CE953E" w14:textId="77777777" w:rsidR="00765AD3" w:rsidRPr="00BB6F96" w:rsidRDefault="00765AD3" w:rsidP="00765AD3">
      <w:pPr>
        <w:rPr>
          <w:lang w:eastAsia="zh-CN"/>
        </w:rPr>
      </w:pPr>
      <w:r w:rsidRPr="00BB6F96">
        <w:rPr>
          <w:b/>
        </w:rPr>
        <w:lastRenderedPageBreak/>
        <w:t xml:space="preserve">Output, Required: </w:t>
      </w:r>
      <w:r w:rsidRPr="00BB6F96">
        <w:t>Result Indication and if successful SM Context ID.</w:t>
      </w:r>
    </w:p>
    <w:p w14:paraId="1A40278B" w14:textId="77777777" w:rsidR="00765AD3" w:rsidRPr="00BB6F96" w:rsidRDefault="00765AD3" w:rsidP="00765AD3">
      <w:pPr>
        <w:rPr>
          <w:i/>
        </w:rPr>
      </w:pPr>
      <w:r w:rsidRPr="00BB6F96">
        <w:rPr>
          <w:b/>
        </w:rPr>
        <w:t xml:space="preserve">Output, Optional: </w:t>
      </w:r>
      <w:r w:rsidRPr="00BB6F96">
        <w:t>Cause, PDU Session ID, N2 SM information, N1 SM container, S-NSSAI(s), PDU Session Priority.</w:t>
      </w:r>
    </w:p>
    <w:p w14:paraId="2A39C5EE" w14:textId="77777777" w:rsidR="00765AD3" w:rsidRPr="00BB6F96" w:rsidRDefault="00765AD3" w:rsidP="00765AD3">
      <w:r w:rsidRPr="00BB6F96">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14:paraId="056B0B6A" w14:textId="77777777" w:rsidR="00765AD3" w:rsidRPr="00BB6F96" w:rsidRDefault="00765AD3" w:rsidP="00765AD3">
      <w:r w:rsidRPr="00BB6F96">
        <w:t>See clause 4.3.2.2.1 clause 4.3.2.2.2 clause 4.11.1.2.2 and clause 4.11.1.3.3 for details on the usage of this service operation.</w:t>
      </w:r>
    </w:p>
    <w:p w14:paraId="76A18DB6" w14:textId="77777777" w:rsidR="00765AD3" w:rsidRPr="00BB6F96" w:rsidRDefault="00765AD3" w:rsidP="00765AD3">
      <w:r w:rsidRPr="00BB6F96">
        <w:t>See clauses 4.22.2.1 and 4.22.3 for detailed usage of this service operation for ATSSS.</w:t>
      </w:r>
    </w:p>
    <w:p w14:paraId="2EC685C4" w14:textId="32BC8945" w:rsidR="00765AD3" w:rsidRPr="00BB6F96" w:rsidRDefault="00765AD3" w:rsidP="00765AD3">
      <w:pPr>
        <w:rPr>
          <w:ins w:id="119" w:author="Rev_5" w:date="2024-10-02T17:28:00Z"/>
        </w:rPr>
      </w:pPr>
      <w:r w:rsidRPr="00BB6F96">
        <w:t>See clause 6.7 of TS 23.548 [74] for HR-SBO allowed indication.</w:t>
      </w:r>
    </w:p>
    <w:p w14:paraId="204D8973" w14:textId="77777777" w:rsidR="002B4591" w:rsidRPr="00BB6F96" w:rsidRDefault="002B4591" w:rsidP="002B4591">
      <w:pPr>
        <w:rPr>
          <w:ins w:id="120" w:author="Rev_5" w:date="2024-10-02T17:28:00Z"/>
        </w:rPr>
      </w:pPr>
      <w:ins w:id="121" w:author="Rev_5" w:date="2024-10-02T17:28:00Z">
        <w:r w:rsidRPr="00BB6F96">
          <w:t>See clause 6.X of TS 23.548 [74] for Local Offloading Management allowed indication.</w:t>
        </w:r>
      </w:ins>
    </w:p>
    <w:p w14:paraId="05EAEB32" w14:textId="73571878" w:rsidR="002B4591" w:rsidRPr="00BB6F96" w:rsidRDefault="00A966B2" w:rsidP="00A966B2">
      <w:pPr>
        <w:pBdr>
          <w:top w:val="single" w:sz="4" w:space="1" w:color="auto"/>
          <w:left w:val="single" w:sz="4" w:space="4" w:color="auto"/>
          <w:bottom w:val="single" w:sz="4" w:space="1" w:color="auto"/>
          <w:right w:val="single" w:sz="4" w:space="4" w:color="auto"/>
        </w:pBdr>
        <w:jc w:val="center"/>
        <w:rPr>
          <w:color w:val="FF0000"/>
          <w:lang w:eastAsia="zh-CN"/>
        </w:rPr>
      </w:pPr>
      <w:r w:rsidRPr="00BB6F96">
        <w:rPr>
          <w:rFonts w:cs="Arial"/>
          <w:color w:val="FF0000"/>
          <w:sz w:val="36"/>
          <w:szCs w:val="48"/>
        </w:rPr>
        <w:t>&gt;&gt;&gt;&gt; Next Changes &lt;&lt;&lt;&lt;</w:t>
      </w:r>
    </w:p>
    <w:p w14:paraId="741D63DF" w14:textId="77777777" w:rsidR="00A966B2" w:rsidRPr="00BB6F96" w:rsidRDefault="00A966B2" w:rsidP="00A966B2">
      <w:pPr>
        <w:pStyle w:val="50"/>
        <w:rPr>
          <w:lang w:eastAsia="zh-CN"/>
        </w:rPr>
      </w:pPr>
      <w:bookmarkStart w:id="122" w:name="_Toc20204633"/>
      <w:bookmarkStart w:id="123" w:name="_Toc27895339"/>
      <w:bookmarkStart w:id="124" w:name="_Toc36192442"/>
      <w:bookmarkStart w:id="125" w:name="_Toc45193545"/>
      <w:bookmarkStart w:id="126" w:name="_Toc47593177"/>
      <w:bookmarkStart w:id="127" w:name="_Toc51835264"/>
      <w:bookmarkStart w:id="128" w:name="_Toc178072446"/>
      <w:bookmarkStart w:id="129" w:name="_Toc170198354"/>
      <w:r w:rsidRPr="00BB6F96">
        <w:rPr>
          <w:lang w:eastAsia="zh-CN"/>
        </w:rPr>
        <w:t>5.2.8.2.2</w:t>
      </w:r>
      <w:r w:rsidRPr="00BB6F96">
        <w:rPr>
          <w:lang w:eastAsia="zh-CN"/>
        </w:rPr>
        <w:tab/>
        <w:t>Nsmf_PDUSession_Create service operation</w:t>
      </w:r>
      <w:bookmarkEnd w:id="122"/>
      <w:bookmarkEnd w:id="123"/>
      <w:bookmarkEnd w:id="124"/>
      <w:bookmarkEnd w:id="125"/>
      <w:bookmarkEnd w:id="126"/>
      <w:bookmarkEnd w:id="127"/>
      <w:bookmarkEnd w:id="128"/>
    </w:p>
    <w:p w14:paraId="268D4E6F" w14:textId="77777777" w:rsidR="00A966B2" w:rsidRPr="00BB6F96" w:rsidRDefault="00A966B2" w:rsidP="00A966B2">
      <w:r w:rsidRPr="00BB6F96">
        <w:rPr>
          <w:b/>
        </w:rPr>
        <w:t>Service operation name:</w:t>
      </w:r>
      <w:r w:rsidRPr="00BB6F96">
        <w:t xml:space="preserve"> Nsmf_PDUSession_Create.</w:t>
      </w:r>
    </w:p>
    <w:p w14:paraId="1606CBDF" w14:textId="77777777" w:rsidR="00A966B2" w:rsidRPr="00BB6F96" w:rsidRDefault="00A966B2" w:rsidP="00A966B2">
      <w:r w:rsidRPr="00BB6F96">
        <w:rPr>
          <w:b/>
        </w:rPr>
        <w:t xml:space="preserve">Description: </w:t>
      </w:r>
      <w:r w:rsidRPr="00BB6F96">
        <w:t xml:space="preserve">Create </w:t>
      </w:r>
      <w:r w:rsidRPr="00BB6F96">
        <w:rPr>
          <w:lang w:eastAsia="zh-CN"/>
        </w:rPr>
        <w:t>a new</w:t>
      </w:r>
      <w:r w:rsidRPr="00BB6F96">
        <w:t xml:space="preserve"> PDU Session in the H-SMF or SMF or create an association with an existing PDN connection in the home SMF+PGW-C</w:t>
      </w:r>
      <w:r w:rsidRPr="00BB6F96">
        <w:rPr>
          <w:lang w:eastAsia="zh-CN"/>
        </w:rPr>
        <w:t>.</w:t>
      </w:r>
    </w:p>
    <w:p w14:paraId="1DC7F1CC" w14:textId="77777777" w:rsidR="00A966B2" w:rsidRPr="00BB6F96" w:rsidRDefault="00A966B2" w:rsidP="00A966B2">
      <w:r w:rsidRPr="00BB6F96">
        <w:rPr>
          <w:b/>
        </w:rPr>
        <w:t>Input, Required:</w:t>
      </w:r>
      <w:r w:rsidRPr="00BB6F96">
        <w:t xml:space="preserve"> SUPI, V-SMF ID or I-SMF ID, V-SMF SM Context ID or I-SMF SM Context ID, DNN,</w:t>
      </w:r>
      <w:r w:rsidRPr="00BB6F96">
        <w:rPr>
          <w:lang w:eastAsia="zh-CN"/>
        </w:rPr>
        <w:t xml:space="preserve"> </w:t>
      </w:r>
      <w:r w:rsidRPr="00BB6F96">
        <w:t>V-CN Tunnel Info or I-UPF Tunnel Info</w:t>
      </w:r>
      <w:r w:rsidRPr="00BB6F96">
        <w:rPr>
          <w:lang w:eastAsia="zh-CN"/>
        </w:rPr>
        <w:t>, addressing information allowing the H-SMF to request the V-SMF to issue further operations about the PDU Session or addressing information allowing the SMF to request the I-SMF to issue further operations about the PDU Session, Serving Network (PLMN ID, or PLMN ID and NID, see clause 5.18 of TS 23.501 [2])</w:t>
      </w:r>
      <w:r w:rsidRPr="00BB6F96">
        <w:t>.</w:t>
      </w:r>
    </w:p>
    <w:p w14:paraId="1A93D30A" w14:textId="0662CFF1" w:rsidR="00A966B2" w:rsidRPr="00BB6F96" w:rsidRDefault="00A966B2" w:rsidP="00A966B2">
      <w:r w:rsidRPr="00BB6F96">
        <w:rPr>
          <w:b/>
        </w:rPr>
        <w:t>Input, Optional:</w:t>
      </w:r>
      <w:r w:rsidRPr="00BB6F96">
        <w:t xml:space="preserve"> S-NSSAI, Alternative S-NSSAI, PCO, Requested PDU Session Type, 5GSM Core Network Capability, Requested SSC mode, PDU Session ID, Number Of Packet Filters, </w:t>
      </w:r>
      <w:r w:rsidRPr="00BB6F96">
        <w:rPr>
          <w:lang w:eastAsia="zh-CN"/>
        </w:rPr>
        <w:t>UE location information, subscription get notified of PDU Session status change</w:t>
      </w:r>
      <w:r w:rsidRPr="00BB6F96">
        <w:t>, PEI, GPSI, AN type, PCF ID, PCF Group ID, DNN Selection Mode, UE's Routing Indicator optionally with Home Network Public Key identifier or UDM Group ID for the UE, Always-on PDU Session Requested, Control Plane CIoT 5GS Optimisation Indication, information provided by V-SMF related to charging in home routed scenario (see TS 32.255 [45]), AMF ID, EPS Bearer Status, extended NAS-SM timer indication, DNAI list supported by I-SMF (from I-SMF to SMF), HO Preparation Indication. MA PDU request indication, MA PDU Network-Upgrade Allowed indication, Indication on whether the UE is registered in both accesses; QoS constraints from the VPLMN (as defined in clause 5.7.1.11 of TS 23.501 [2]), Satellite backhaul category, Notification of the SM Policy Association Establishment and Termination, PCF binding information, Disaster Roaming service indication, HR-SBO request indication</w:t>
      </w:r>
      <w:r w:rsidRPr="00CE094D">
        <w:t>, VPLMN EASDF/Local DNS Server/Resolver IP address, DNS security information of VPLMN EASDF/Local DNS Server</w:t>
      </w:r>
      <w:r w:rsidRPr="00BB6F96">
        <w:t>/Resolver, [ECS Address Configuration Information associated with PLMN ID of visited network], Indication of UE supports non-3GPP access path switching, [URSP rule enforcement reports], NG RAN QoS monitoring capability (as defined in clause 5.45.1 of TS 23.501 [2]</w:t>
      </w:r>
      <w:ins w:id="130" w:author="NOKIA-TC-2" w:date="2024-09-30T13:52:00Z">
        <w:r w:rsidRPr="00BB6F96">
          <w:t xml:space="preserve">), </w:t>
        </w:r>
      </w:ins>
      <w:ins w:id="131" w:author="Hongsuk (LGE)" w:date="2024-11-08T14:33:00Z">
        <w:r w:rsidR="00A93F18" w:rsidRPr="00D15A16">
          <w:rPr>
            <w:highlight w:val="green"/>
          </w:rPr>
          <w:t>Local Offloading Management allowed indicatio</w:t>
        </w:r>
        <w:r w:rsidR="00A93F18" w:rsidRPr="00A93F18">
          <w:rPr>
            <w:highlight w:val="green"/>
          </w:rPr>
          <w:t>n</w:t>
        </w:r>
        <w:r w:rsidR="00A93F18" w:rsidRPr="00A93F18">
          <w:rPr>
            <w:highlight w:val="green"/>
          </w:rPr>
          <w:t>,</w:t>
        </w:r>
        <w:r w:rsidR="00A93F18" w:rsidRPr="00B8585B">
          <w:t xml:space="preserve"> </w:t>
        </w:r>
      </w:ins>
      <w:ins w:id="132" w:author="NOKIA-TC-3" w:date="2024-10-04T16:30:00Z">
        <w:r w:rsidRPr="00B8585B">
          <w:t>EASDF IP address, DNS security information of EASDF</w:t>
        </w:r>
      </w:ins>
      <w:r w:rsidRPr="00B8585B">
        <w:t>.</w:t>
      </w:r>
    </w:p>
    <w:p w14:paraId="3413D564" w14:textId="77777777" w:rsidR="00A966B2" w:rsidRPr="00BB6F96" w:rsidRDefault="00A966B2" w:rsidP="00A966B2">
      <w:r w:rsidRPr="00BB6F96">
        <w:rPr>
          <w:b/>
        </w:rPr>
        <w:t xml:space="preserve">Output, Required: </w:t>
      </w:r>
      <w:r w:rsidRPr="00BB6F96">
        <w:t>Result</w:t>
      </w:r>
      <w:r w:rsidRPr="00BB6F96">
        <w:rPr>
          <w:lang w:eastAsia="zh-CN"/>
        </w:rPr>
        <w:t xml:space="preserve"> Indication and if success a SM Context ID and in addition: QFI(s), </w:t>
      </w:r>
      <w:r w:rsidRPr="00BB6F96">
        <w:t>QoS Profile(s), Session-AMBR, QoS Rule(s), QoS Flow level QoS parameters if any for the QoS Flow(s) associated with the QoS rule(s), H-CN Tunnel Info or PSA UPF Tunnel Info, Enable pause of charging indication, Selected PDU Session Type and SSC mode.</w:t>
      </w:r>
    </w:p>
    <w:p w14:paraId="77EE1DFD" w14:textId="3EB172B9" w:rsidR="00A966B2" w:rsidRPr="00BB6F96" w:rsidRDefault="00A966B2" w:rsidP="00A966B2">
      <w:pPr>
        <w:rPr>
          <w:ins w:id="133" w:author="SS" w:date="2024-10-17T10:12:00Z"/>
        </w:rPr>
      </w:pPr>
      <w:r w:rsidRPr="00BB6F96">
        <w:rPr>
          <w:b/>
        </w:rPr>
        <w:t>Output, Optional:</w:t>
      </w:r>
      <w:r w:rsidRPr="00BB6F96">
        <w:t xml:space="preserve"> PDU Session ID, S-NSSAI, Cause, PCO, UE IP address, IPv6 Prefix allocated to the PDU Session, </w:t>
      </w:r>
      <w:r w:rsidRPr="00BB6F96">
        <w:rPr>
          <w:lang w:eastAsia="zh-CN"/>
        </w:rPr>
        <w:t xml:space="preserve">information needed by V-SMF in the case of EPS interworking such as the PDN Connection Type, EPS bearer context(s), linked EBI, Reflective QoS Timer, </w:t>
      </w:r>
      <w:r w:rsidRPr="00BB6F96">
        <w:t>Always-on PDU Session Granted, information provided by H-SMF related to charging in home routed scenario (see TS 32.255 [45]), DNAI(s) of interest for this PDU Session (from SMF to I-SMF), indication of multi-homing support (from SMF to I-SMF). MA PDU session Accepted indication, Indication on whether Small Data Rate Control applies or not, HR-SBO authorization result, VPLMN Specific Offloading Information for HR-SBO, Offload Identifier(s), HPLMN DNS Server address, Local DNS Server/Resolver address in VPLMN, HPLMN address information (e.g. H-UPF IP address on N6), AF traffic influence information (from H-SMF to V-SMF in case AF interacts with HPLMN to influence HR-SBO session at VPLMN), Internal Group Identifier(</w:t>
      </w:r>
      <w:r w:rsidRPr="00A93F18">
        <w:t>s)</w:t>
      </w:r>
      <w:ins w:id="134" w:author="Hongsuk (LGE)" w:date="2024-11-08T14:34:00Z">
        <w:r w:rsidR="00A93F18" w:rsidRPr="00A93F18">
          <w:rPr>
            <w:highlight w:val="green"/>
          </w:rPr>
          <w:t>, Local Offloading Management information, DNS Server address, PSA UPF IP address</w:t>
        </w:r>
      </w:ins>
      <w:r w:rsidRPr="00A93F18">
        <w:t>.</w:t>
      </w:r>
    </w:p>
    <w:p w14:paraId="2698B5E6" w14:textId="4E59DCBB" w:rsidR="00130597" w:rsidRPr="00BB6F96" w:rsidDel="00B83263" w:rsidRDefault="00130597" w:rsidP="00130597">
      <w:pPr>
        <w:pStyle w:val="EditorsNote0"/>
        <w:rPr>
          <w:del w:id="135" w:author="Hongsuk (LGE)" w:date="2024-11-07T08:14:00Z"/>
        </w:rPr>
      </w:pPr>
      <w:ins w:id="136" w:author="SS" w:date="2024-10-17T10:12:00Z">
        <w:del w:id="137" w:author="Hongsuk (LGE)" w:date="2024-11-07T08:14:00Z">
          <w:r w:rsidRPr="00D15A16" w:rsidDel="00B83263">
            <w:rPr>
              <w:rFonts w:hint="eastAsia"/>
              <w:highlight w:val="green"/>
            </w:rPr>
            <w:lastRenderedPageBreak/>
            <w:delText>E</w:delText>
          </w:r>
          <w:r w:rsidRPr="00D15A16" w:rsidDel="00B83263">
            <w:rPr>
              <w:highlight w:val="green"/>
            </w:rPr>
            <w:delText>ditor’s note: It is FFS whether Local Offloading Management indication and authorization result is included.</w:delText>
          </w:r>
        </w:del>
      </w:ins>
    </w:p>
    <w:p w14:paraId="050169C0" w14:textId="77777777" w:rsidR="00A966B2" w:rsidRPr="00BB6F96" w:rsidRDefault="00A966B2" w:rsidP="00A966B2">
      <w:r w:rsidRPr="00BB6F96">
        <w:t>The V-SMF SM Context ID in the Input provides addressing information allocated by the V-SMF (to be used for service operations towards the V-SMF for this PDU Session).</w:t>
      </w:r>
    </w:p>
    <w:p w14:paraId="2242A186" w14:textId="77777777" w:rsidR="00A966B2" w:rsidRPr="00BB6F96" w:rsidRDefault="00A966B2" w:rsidP="00A966B2">
      <w:r w:rsidRPr="00BB6F96">
        <w:t>The I-SMF SM Context ID in the Input provides addressing information allocated by the I-SMF (to be used for service operations towards the I-SMF for this PDU Session).</w:t>
      </w:r>
    </w:p>
    <w:p w14:paraId="713B630D" w14:textId="77777777" w:rsidR="00A966B2" w:rsidRPr="00BB6F96" w:rsidRDefault="00A966B2" w:rsidP="00A966B2">
      <w:r w:rsidRPr="00BB6F96">
        <w:t>See clause 4.3.2.2.2 clause 4.11.1.2.2 clause 4.11.1.3.3 and clause 4.24 for details on the usage of this service operation.</w:t>
      </w:r>
    </w:p>
    <w:p w14:paraId="0E53CD9B" w14:textId="77777777" w:rsidR="00A966B2" w:rsidRPr="00BB6F96" w:rsidRDefault="00A966B2" w:rsidP="00A966B2">
      <w:r w:rsidRPr="00BB6F96">
        <w:t>See clauses 4.22.2.2 and 4.22.3 for detailed usage of this service operation for ATSSS.</w:t>
      </w:r>
    </w:p>
    <w:p w14:paraId="40036BBB" w14:textId="64309503" w:rsidR="00A966B2" w:rsidRPr="00BB6F96" w:rsidRDefault="00A966B2" w:rsidP="00A966B2">
      <w:r w:rsidRPr="00BB6F96">
        <w:t>See clause 6.7 of TS 23.548 [74] for HR-SBO request indication, HR-SBO authorization result</w:t>
      </w:r>
      <w:r w:rsidRPr="00B8585B">
        <w:t>, VPLMN EASDF address,</w:t>
      </w:r>
      <w:r w:rsidRPr="00BB6F96">
        <w:t xml:space="preserve"> VPLMN Specific Offloading Information for HR-SBO, Offload Identifier(s), HPLMN DNS Server address, HPLMN address information.</w:t>
      </w:r>
    </w:p>
    <w:p w14:paraId="5E48B628" w14:textId="77777777" w:rsidR="00A966B2" w:rsidRDefault="00A966B2" w:rsidP="00A966B2">
      <w:pPr>
        <w:rPr>
          <w:ins w:id="138" w:author="Hongsuk (LGE)" w:date="2024-11-08T14:34:00Z"/>
        </w:rPr>
      </w:pPr>
      <w:r w:rsidRPr="00BB6F96">
        <w:t>See clause 6.5.2.6 of TS 23.548 [74] for details on the EAS Configuration Address Information provisioning in roaming.</w:t>
      </w:r>
    </w:p>
    <w:p w14:paraId="15D0F265" w14:textId="091BF2BE" w:rsidR="00A93F18" w:rsidRDefault="00A93F18" w:rsidP="00A966B2">
      <w:ins w:id="139" w:author="Hongsuk (LGE)" w:date="2024-11-08T14:34:00Z">
        <w:r w:rsidRPr="00D15A16">
          <w:rPr>
            <w:highlight w:val="green"/>
          </w:rPr>
          <w:t>See clause 6.X of TS 23.548 [74] for Local Offloading Management allowed indication, EASDF IP address, DNS security information of EASDF, Local Offloading Management information, DNS Server address, PSA UPF IP address.</w:t>
        </w:r>
      </w:ins>
    </w:p>
    <w:p w14:paraId="3A064614" w14:textId="7C74543F" w:rsidR="00B83263" w:rsidRPr="00BB6F96" w:rsidRDefault="00B83263" w:rsidP="00A966B2"/>
    <w:p w14:paraId="5ABA9979" w14:textId="77777777" w:rsidR="00A966B2" w:rsidRPr="00BB6F96" w:rsidRDefault="00A966B2" w:rsidP="00A966B2">
      <w:pPr>
        <w:pBdr>
          <w:top w:val="single" w:sz="4" w:space="1" w:color="auto"/>
          <w:left w:val="single" w:sz="4" w:space="4" w:color="auto"/>
          <w:bottom w:val="single" w:sz="4" w:space="1" w:color="auto"/>
          <w:right w:val="single" w:sz="4" w:space="4" w:color="auto"/>
        </w:pBdr>
        <w:jc w:val="center"/>
        <w:rPr>
          <w:color w:val="FF0000"/>
          <w:lang w:eastAsia="zh-CN"/>
        </w:rPr>
      </w:pPr>
      <w:r w:rsidRPr="00BB6F96">
        <w:rPr>
          <w:rFonts w:cs="Arial"/>
          <w:color w:val="FF0000"/>
          <w:sz w:val="36"/>
          <w:szCs w:val="48"/>
        </w:rPr>
        <w:t>&gt;&gt;&gt;&gt; Next Changes &lt;&lt;&lt;&lt;</w:t>
      </w:r>
    </w:p>
    <w:p w14:paraId="3BE2F2E9" w14:textId="77777777" w:rsidR="00A966B2" w:rsidRPr="00BB6F96" w:rsidRDefault="00A966B2" w:rsidP="00A966B2">
      <w:pPr>
        <w:pStyle w:val="50"/>
        <w:rPr>
          <w:lang w:eastAsia="zh-CN"/>
        </w:rPr>
      </w:pPr>
      <w:r w:rsidRPr="00BB6F96">
        <w:rPr>
          <w:lang w:eastAsia="zh-CN"/>
        </w:rPr>
        <w:t>5.2.8.2.3</w:t>
      </w:r>
      <w:r w:rsidRPr="00BB6F96">
        <w:rPr>
          <w:lang w:eastAsia="zh-CN"/>
        </w:rPr>
        <w:tab/>
        <w:t>Nsmf_PDUSession_Update service operation</w:t>
      </w:r>
      <w:bookmarkEnd w:id="129"/>
    </w:p>
    <w:p w14:paraId="0C8D9E27" w14:textId="77777777" w:rsidR="00A966B2" w:rsidRPr="00BB6F96" w:rsidRDefault="00A966B2" w:rsidP="00A966B2">
      <w:r w:rsidRPr="00BB6F96">
        <w:rPr>
          <w:b/>
        </w:rPr>
        <w:t>Service operation name:</w:t>
      </w:r>
      <w:r w:rsidRPr="00BB6F96">
        <w:t xml:space="preserve"> Nsmf_PDUSession_Update.</w:t>
      </w:r>
    </w:p>
    <w:p w14:paraId="2FF8F8EA" w14:textId="77777777" w:rsidR="00A966B2" w:rsidRPr="00BB6F96" w:rsidRDefault="00A966B2" w:rsidP="00A966B2">
      <w:pPr>
        <w:rPr>
          <w:lang w:eastAsia="zh-CN"/>
        </w:rPr>
      </w:pPr>
      <w:r w:rsidRPr="00BB6F96">
        <w:rPr>
          <w:b/>
        </w:rPr>
        <w:t xml:space="preserve">Description: </w:t>
      </w:r>
      <w:r w:rsidRPr="00BB6F96">
        <w:rPr>
          <w:lang w:eastAsia="zh-CN"/>
        </w:rPr>
        <w:t>Update the established PDU Session.</w:t>
      </w:r>
    </w:p>
    <w:p w14:paraId="7D71EC11" w14:textId="77777777" w:rsidR="00A966B2" w:rsidRPr="00BB6F96" w:rsidRDefault="00A966B2" w:rsidP="00A966B2">
      <w:pPr>
        <w:rPr>
          <w:lang w:eastAsia="zh-CN"/>
        </w:rPr>
      </w:pPr>
      <w:r w:rsidRPr="00BB6F96">
        <w:rPr>
          <w:lang w:eastAsia="zh-CN"/>
        </w:rPr>
        <w:t xml:space="preserve">This service operation is invoked by the V-SMF towards the H-SMF in the case of </w:t>
      </w:r>
      <w:r w:rsidRPr="00BB6F96">
        <w:rPr>
          <w:lang w:eastAsia="ko-KR"/>
        </w:rPr>
        <w:t>UE or serving network requested PDU Session Modification in order for the V-SMF to transfer the PDU Session Modification request. It can also be invoked by the V-SMF to indicate to the H-SMF that the access type of the PDU session can be changed. This service operation is also invoked by the V-SMF to insert or remove UL CL or BP controlled by the V-SMF.</w:t>
      </w:r>
    </w:p>
    <w:p w14:paraId="167A37D2" w14:textId="77777777" w:rsidR="00A966B2" w:rsidRPr="00BB6F96" w:rsidRDefault="00A966B2" w:rsidP="00A966B2">
      <w:pPr>
        <w:rPr>
          <w:lang w:eastAsia="zh-CN"/>
        </w:rPr>
      </w:pPr>
      <w:r w:rsidRPr="00BB6F96">
        <w:rPr>
          <w:lang w:eastAsia="zh-CN"/>
        </w:rPr>
        <w:t>This service operation is invoked by the I-SMF towards the SMF in the case of UE or serving network requested PDU Session Modification in order for the I-SMF to transfer the PDU Session Modification request. It can also be invoked by the I-SMF to indicate to the SMF that the access type of the PDU session can be changed. This service operation is also invoked by the I-SMF towards the SMF to insert or remove ULCL or BP controlled by the I-SMF or to report usage offloaded via UL CL or BP controlled by I-SMF.</w:t>
      </w:r>
    </w:p>
    <w:p w14:paraId="69BC3FA4" w14:textId="77777777" w:rsidR="00A966B2" w:rsidRPr="00BB6F96" w:rsidRDefault="00A966B2" w:rsidP="00A966B2">
      <w:r w:rsidRPr="00BB6F96">
        <w:rPr>
          <w:lang w:eastAsia="zh-CN"/>
        </w:rPr>
        <w:t>This service operation is invoked by the H-SMF towards the V-SMF for both UE initiated and HPLMN initiated PDU Session Modification and PDU Session Release cases in order to have the SM PDU Session Modification request or SM PDU Session Release request sent to the UE. It can also be invoked by the H-SMF towards the V-SMF to release the 5GC and 5G-AN resources in e.g. handover from 5GC-N3IWF to EPS and from 5GS to EPC/ePDG, wherein the UE is not notified.</w:t>
      </w:r>
    </w:p>
    <w:p w14:paraId="75E253F0" w14:textId="77777777" w:rsidR="00A966B2" w:rsidRPr="00BB6F96" w:rsidRDefault="00A966B2" w:rsidP="00A966B2">
      <w:pPr>
        <w:rPr>
          <w:lang w:eastAsia="zh-CN"/>
        </w:rPr>
      </w:pPr>
      <w:r w:rsidRPr="00BB6F96">
        <w:rPr>
          <w:lang w:eastAsia="zh-CN"/>
        </w:rPr>
        <w:t>This service operation is invoked by the SMF towards the I-SMF for both UE initiated and SMF/PCF initiated PDU Session Modification and PDU Session Release cases in order to have the SM PDU Session Modification request or SM PDU Session Release request sent to the UE. It can also be invoked by the SMF towards the I-SMF to release the 5GC and 5G-AN resources in e.g. handover from 5GC-N3IWF to EPS and from 5GS to EPC/ePDG, wherein the UE is not notified. This service operation is also invoked by the SMF towards the I-SMF to provide updated N4 information or updated DNAI list of interest for this PDU Session when SMF receives updated PCC rules.</w:t>
      </w:r>
    </w:p>
    <w:p w14:paraId="06BB0478" w14:textId="77777777" w:rsidR="00A966B2" w:rsidRPr="00BB6F96" w:rsidRDefault="00A966B2" w:rsidP="00A966B2">
      <w:pPr>
        <w:rPr>
          <w:lang w:eastAsia="zh-CN"/>
        </w:rPr>
      </w:pPr>
      <w:r w:rsidRPr="00BB6F96">
        <w:rPr>
          <w:lang w:eastAsia="zh-CN"/>
        </w:rPr>
        <w:t>This service operation is invoked by the V-SMF or I-SMF and the H-SMF or SMF in the case of PDU Session Establishment authentication/authorization by a DN-AAA Server defined in clause 4.3.2.3: it is used to carry DN Request Container information between the DN-AAA Server and the UE.</w:t>
      </w:r>
    </w:p>
    <w:p w14:paraId="4FA720D2" w14:textId="77777777" w:rsidR="00A966B2" w:rsidRPr="00BB6F96" w:rsidRDefault="00A966B2" w:rsidP="00A966B2">
      <w:r w:rsidRPr="00BB6F96">
        <w:rPr>
          <w:b/>
        </w:rPr>
        <w:t>Input, Required:</w:t>
      </w:r>
      <w:r w:rsidRPr="00BB6F96">
        <w:t xml:space="preserve"> </w:t>
      </w:r>
      <w:r w:rsidRPr="00BB6F96">
        <w:rPr>
          <w:lang w:eastAsia="zh-CN"/>
        </w:rPr>
        <w:t>SM Context ID</w:t>
      </w:r>
      <w:r w:rsidRPr="00BB6F96">
        <w:t>.</w:t>
      </w:r>
    </w:p>
    <w:p w14:paraId="59A2FF17" w14:textId="1C39DFAC" w:rsidR="00A966B2" w:rsidRPr="00BB6F96" w:rsidRDefault="00A966B2" w:rsidP="00A966B2">
      <w:r w:rsidRPr="00BB6F96">
        <w:rPr>
          <w:b/>
        </w:rPr>
        <w:t>Input, Optional:</w:t>
      </w:r>
      <w:r w:rsidRPr="00BB6F96">
        <w:t xml:space="preserve"> UE location information (ULI), UE Time Zone, AN type, indication of PDU Session Release</w:t>
      </w:r>
      <w:r w:rsidRPr="00BB6F96">
        <w:rPr>
          <w:lang w:eastAsia="zh-CN"/>
        </w:rPr>
        <w:t xml:space="preserve">, H-SMF SM Context ID (from H-SMF to V-SMF) or SMF SM Context ID (from SMF to I-SMF), </w:t>
      </w:r>
      <w:r w:rsidRPr="00BB6F96">
        <w:t xml:space="preserve">QoS Rule and QoS Flow level QoS parameters if any for the QoS Flow associated with the QoS rule (from H-SMF to V-SMF or from SMF to I-SMF), </w:t>
      </w:r>
      <w:r w:rsidRPr="00BB6F96">
        <w:lastRenderedPageBreak/>
        <w:t xml:space="preserve">EPS bearer context(s) and Linked EBI (from H-SMF to V-SMF or from SMF to I-SMF), N9 Tunnel Info (from V-SMF to H-SMF or from I-SMF to SMF), Information requested by UE for e.g. QoS (from V-SMF to H-SMF or from I-SMF to SMF), 5GSM Core Network Capability, Information necessary for V-SMF or I-SMF to build SM Message towards the UE (from H-SMF to V-SMF or from SMF to I-SMF), Trigger PDU release indication (V-SMF to H-SMF or from I-SMF to SMF), Start Pause of Charging indication, Stop Pause of Charging indication, DN Request Container information, indication that the UE shall not be notified, EBI Allocation Parameters (ARP list), Secondary RAT usage data, indication that the access type of the PDU session can be changed (V-SMF to H-SMF or from I-SMF to SMF) or from SMF to I-SMF), extended NAS-SM timer indication, DNAI list supported by I-SMF (from I-SMF to SMF), indication of multi-homing support (from SMF to I-SMF), indication of ULCL or BP insertion (from I-SMF to SMF), indication of ULCL or BP removal (from I-SMF to SMF), IPv6 prefix @local PSA (from I-SMF to SMF), DNAI(s) supported by local PSA (from I-SMF to SMF), Tunnel info of ULCL or BP (from I-SMF to SMF), N4 information (from I-SMF to SMF or from SMF to I-SMF), Handover Complete Indication, Relocation Cancel Indication. MA PDU request indication, MA PDU Network-Upgrade Allowed indication, Indication on whether the UE is registered in both accesses, MA PDU session Accepted indication, access for MA PDU Session Release, access type for GBR QoS flow, Indication of access unavailability (with access type), QoS Monitoring Indication (from SMF to I-SMF), QoS Monitoring reporting frequency(from SMF to I-SMF), QoS monitoring policy (from SMF to I-SMF), QoS Monitoring Result from (I-SMF to SMF), Notification of the SM Policy Association Establishment and Termination, PCF binding information, Satellite backhaul category, N9 forwarding tunnel to support the EAS session continuity required (from SMF to I-SMF), traffic filter for N9 forwarding (from SMF to I-SMF), value of the timer to detect the end of activity on the N9 forwarding tunnel to support the EAS session continuity (from SMF to I-SMF), EAS rediscovery indication, EAS information to be refreshed for EAS re-discovery, ECS Address Configuration Information, Alternative HPLMN S-NSSAI, HR-SBO authorization result, VPLMN Specific Offloading Information for HR-SBO, Offload Identifier(s), HPLMN address information, VPLMN EASDF/Local DNS Server/Resolver IP address, DNS security information of V-EASDF/Local DNS Server/Resolver, DNS Server address provided by HPLMN, AF traffic influence information (from H-SMF to V-SMF in case AF interacts with HPLMN to influence HR-SBO session at VPLMN), </w:t>
      </w:r>
      <w:ins w:id="140" w:author="Nokia-TC" w:date="2024-08-08T15:25:00Z">
        <w:r w:rsidRPr="00BB6F96">
          <w:t xml:space="preserve">Local </w:t>
        </w:r>
      </w:ins>
      <w:ins w:id="141" w:author="NOKIA-TC-2" w:date="2024-09-30T13:53:00Z">
        <w:r w:rsidRPr="00BB6F96">
          <w:t>O</w:t>
        </w:r>
      </w:ins>
      <w:ins w:id="142" w:author="Nokia-TC" w:date="2024-08-08T15:25:00Z">
        <w:r w:rsidRPr="00BB6F96">
          <w:t xml:space="preserve">ffloading </w:t>
        </w:r>
      </w:ins>
      <w:ins w:id="143" w:author="NOKIA-TC-2" w:date="2024-09-30T13:53:00Z">
        <w:r w:rsidRPr="00BB6F96">
          <w:t xml:space="preserve">Management </w:t>
        </w:r>
      </w:ins>
      <w:ins w:id="144" w:author="SS" w:date="2024-10-17T10:13:00Z">
        <w:r w:rsidR="00130597" w:rsidRPr="00BB6F96">
          <w:t>information</w:t>
        </w:r>
      </w:ins>
      <w:ins w:id="145" w:author="Nokia-TC" w:date="2024-08-08T15:26:00Z">
        <w:r w:rsidRPr="00BB6F96">
          <w:t xml:space="preserve"> (from SMF to I-SMF), </w:t>
        </w:r>
      </w:ins>
      <w:r w:rsidRPr="00BB6F96">
        <w:t>Indication of UE supports non-3GPP access path switching, [URSP rule enforcement reports], NG RAN QoS monitoring capability (as defined in clause 5.45.1 of TS 23.501 [2].</w:t>
      </w:r>
    </w:p>
    <w:p w14:paraId="5D20F749" w14:textId="77777777" w:rsidR="00A966B2" w:rsidRPr="00BB6F96" w:rsidRDefault="00A966B2" w:rsidP="00A966B2">
      <w:pPr>
        <w:rPr>
          <w:lang w:eastAsia="zh-CN"/>
        </w:rPr>
      </w:pPr>
      <w:r w:rsidRPr="00BB6F96">
        <w:rPr>
          <w:b/>
        </w:rPr>
        <w:t xml:space="preserve">Output, Required: </w:t>
      </w:r>
      <w:r w:rsidRPr="00BB6F96">
        <w:t>Result indication, &lt;ARP, Cause&gt; pair</w:t>
      </w:r>
      <w:r w:rsidRPr="00BB6F96">
        <w:rPr>
          <w:i/>
        </w:rPr>
        <w:t>.</w:t>
      </w:r>
    </w:p>
    <w:p w14:paraId="54BB94DE" w14:textId="77777777" w:rsidR="00A966B2" w:rsidRPr="00BB6F96" w:rsidRDefault="00A966B2" w:rsidP="00A966B2">
      <w:pPr>
        <w:rPr>
          <w:i/>
        </w:rPr>
      </w:pPr>
      <w:r w:rsidRPr="00BB6F96">
        <w:rPr>
          <w:b/>
        </w:rPr>
        <w:t xml:space="preserve">Output, Optional: </w:t>
      </w:r>
      <w:r w:rsidRPr="00BB6F96">
        <w:rPr>
          <w:lang w:eastAsia="zh-CN"/>
        </w:rPr>
        <w:t xml:space="preserve">UE location information, AN Type, </w:t>
      </w:r>
      <w:r w:rsidRPr="00BB6F96">
        <w:t>SM information from UE (from V-SMF to H-SMF or from I-SMF to SMF), list of Rejected QoS Flows (from V-SMF to H-SMF or from I-SMF to SMF), a list of &lt;ARP, EBI&gt; pair, Secondary RAT Usage Data, DNAI(s) of interest for this PDU Session (from SMF to I-SMF), N4 Information (from SMF to I-SMF), QFI(s), QoS Profile(s), Session-AMBR, QoS Rule(s), QoS Flow level QoS parameters if any for the QoS Flow(s) associated with the QoS rule(s), EPS bearer context(s), linked EBI, DNAI(s) of interest for this PDU Session, HR-SBO authorization result, VPLMN Specific Offloading Information for HR-SBO, Offload Identifier(s), HPLMN address information, DNS Server address provided by HPLMN (e.g. Local DNS Server/Resolver address in VPLMN), Internal Group Identifier(s)</w:t>
      </w:r>
      <w:r w:rsidRPr="00BB6F96">
        <w:rPr>
          <w:i/>
        </w:rPr>
        <w:t>.</w:t>
      </w:r>
    </w:p>
    <w:p w14:paraId="3B4AF153" w14:textId="77777777" w:rsidR="00A966B2" w:rsidRPr="00BB6F96" w:rsidRDefault="00A966B2" w:rsidP="00A966B2">
      <w:r w:rsidRPr="00BB6F96">
        <w:t>The H-SMF SM Context ID in the Input provides addressing information allocated by the H-SMF (to be used for service operations towards the H-SMF for this PDU Session).</w:t>
      </w:r>
    </w:p>
    <w:p w14:paraId="4518CD7A" w14:textId="77777777" w:rsidR="00A966B2" w:rsidRPr="00BB6F96" w:rsidRDefault="00A966B2" w:rsidP="00A966B2">
      <w:r w:rsidRPr="00BB6F96">
        <w:t>The SMF SM Context ID in the Input provides addressing information allocated by the SMF (to be used for service operations towards the SMF for this PDU Session).</w:t>
      </w:r>
    </w:p>
    <w:p w14:paraId="638F905E" w14:textId="77777777" w:rsidR="00A966B2" w:rsidRPr="00BB6F96" w:rsidRDefault="00A966B2" w:rsidP="00A966B2">
      <w:r w:rsidRPr="00BB6F96">
        <w:t>See clause 4.3.3.3 for an example usage of this service operation.</w:t>
      </w:r>
    </w:p>
    <w:p w14:paraId="15A25831" w14:textId="77777777" w:rsidR="00A966B2" w:rsidRPr="00BB6F96" w:rsidRDefault="00A966B2" w:rsidP="00A966B2">
      <w:r w:rsidRPr="00BB6F96">
        <w:t>See clauses 4.22.6.3, 4.22.7, 4.22.8.3 and 4.22.10.3 for detailed usage of this service operation for ATSSS.</w:t>
      </w:r>
    </w:p>
    <w:p w14:paraId="101E14D0" w14:textId="77777777" w:rsidR="00A966B2" w:rsidRPr="00BB6F96" w:rsidRDefault="00A966B2" w:rsidP="00A966B2">
      <w:r w:rsidRPr="00BB6F96">
        <w:t>See clause 6.7.3 of TS 23.548 [74] for detailed usage of this service for EAS re-discovery.</w:t>
      </w:r>
    </w:p>
    <w:p w14:paraId="568BD466" w14:textId="77777777" w:rsidR="00FA5DCD" w:rsidRDefault="00FA5DCD" w:rsidP="00102246"/>
    <w:p w14:paraId="54331803" w14:textId="77777777" w:rsidR="00E13DC2" w:rsidRPr="00BB6F96" w:rsidRDefault="00E13DC2" w:rsidP="00E13DC2"/>
    <w:p w14:paraId="472D0694" w14:textId="77777777" w:rsidR="00E13DC2" w:rsidRPr="00BB6F96" w:rsidRDefault="00E13DC2" w:rsidP="00E13DC2">
      <w:pPr>
        <w:pBdr>
          <w:top w:val="single" w:sz="4" w:space="1" w:color="auto"/>
          <w:left w:val="single" w:sz="4" w:space="4" w:color="auto"/>
          <w:bottom w:val="single" w:sz="4" w:space="1" w:color="auto"/>
          <w:right w:val="single" w:sz="4" w:space="4" w:color="auto"/>
        </w:pBdr>
        <w:jc w:val="center"/>
        <w:rPr>
          <w:color w:val="FF0000"/>
          <w:lang w:eastAsia="zh-CN"/>
        </w:rPr>
      </w:pPr>
      <w:r w:rsidRPr="00BB6F96">
        <w:rPr>
          <w:rFonts w:cs="Arial"/>
          <w:color w:val="FF0000"/>
          <w:sz w:val="36"/>
          <w:szCs w:val="48"/>
        </w:rPr>
        <w:t>&gt;&gt;&gt;&gt; Next Changes &lt;&lt;&lt;&lt;</w:t>
      </w:r>
    </w:p>
    <w:p w14:paraId="44A37E96" w14:textId="77777777" w:rsidR="00E13DC2" w:rsidRDefault="00E13DC2" w:rsidP="00102246"/>
    <w:p w14:paraId="50383BA3" w14:textId="77777777" w:rsidR="00E13DC2" w:rsidRPr="00140E21" w:rsidRDefault="00E13DC2" w:rsidP="00E13DC2">
      <w:pPr>
        <w:pStyle w:val="40"/>
        <w:rPr>
          <w:lang w:eastAsia="zh-CN"/>
        </w:rPr>
      </w:pPr>
      <w:bookmarkStart w:id="146" w:name="_Toc178072123"/>
      <w:r w:rsidRPr="00140E21">
        <w:rPr>
          <w:lang w:eastAsia="zh-CN"/>
        </w:rPr>
        <w:lastRenderedPageBreak/>
        <w:t>5.2.3.3</w:t>
      </w:r>
      <w:r w:rsidRPr="00140E21">
        <w:rPr>
          <w:lang w:eastAsia="zh-CN"/>
        </w:rPr>
        <w:tab/>
        <w:t>Nudm_SubscriberDataManagement (SDM) Service</w:t>
      </w:r>
      <w:bookmarkEnd w:id="146"/>
    </w:p>
    <w:p w14:paraId="1854B276" w14:textId="77777777" w:rsidR="00E13DC2" w:rsidRPr="00140E21" w:rsidRDefault="00E13DC2" w:rsidP="00E13DC2">
      <w:pPr>
        <w:pStyle w:val="50"/>
        <w:rPr>
          <w:rFonts w:eastAsia="맑은 고딕"/>
        </w:rPr>
      </w:pPr>
      <w:bookmarkStart w:id="147" w:name="_CR5_2_3_3_1"/>
      <w:bookmarkStart w:id="148" w:name="_Toc20204441"/>
      <w:bookmarkStart w:id="149" w:name="_Toc27895140"/>
      <w:bookmarkStart w:id="150" w:name="_Toc36192237"/>
      <w:bookmarkStart w:id="151" w:name="_Toc45193350"/>
      <w:bookmarkStart w:id="152" w:name="_Toc47592982"/>
      <w:bookmarkStart w:id="153" w:name="_Toc51835069"/>
      <w:bookmarkStart w:id="154" w:name="_Toc178072124"/>
      <w:bookmarkEnd w:id="147"/>
      <w:r w:rsidRPr="00140E21">
        <w:rPr>
          <w:rFonts w:eastAsia="맑은 고딕"/>
        </w:rPr>
        <w:t>5.2.3.3.1</w:t>
      </w:r>
      <w:r w:rsidRPr="00140E21">
        <w:rPr>
          <w:rFonts w:eastAsia="맑은 고딕"/>
        </w:rPr>
        <w:tab/>
        <w:t>General</w:t>
      </w:r>
      <w:bookmarkEnd w:id="148"/>
      <w:bookmarkEnd w:id="149"/>
      <w:bookmarkEnd w:id="150"/>
      <w:bookmarkEnd w:id="151"/>
      <w:bookmarkEnd w:id="152"/>
      <w:bookmarkEnd w:id="153"/>
      <w:bookmarkEnd w:id="154"/>
    </w:p>
    <w:p w14:paraId="044F0EF8" w14:textId="77777777" w:rsidR="00E13DC2" w:rsidRPr="00140E21" w:rsidRDefault="00E13DC2" w:rsidP="00E13DC2">
      <w:pPr>
        <w:keepNext/>
        <w:rPr>
          <w:rFonts w:eastAsia="맑은 고딕"/>
          <w:lang w:eastAsia="zh-CN"/>
        </w:rPr>
      </w:pPr>
      <w:r w:rsidRPr="00140E21">
        <w:rPr>
          <w:rFonts w:eastAsia="맑은 고딕"/>
          <w:lang w:eastAsia="zh-CN"/>
        </w:rPr>
        <w:t>Subscription data types used in the Nudm_SubscriberDataManagement Service are defined in Table 5.2.3.3.1-1 below.</w:t>
      </w:r>
    </w:p>
    <w:p w14:paraId="67FDF91D" w14:textId="77777777" w:rsidR="00E13DC2" w:rsidRPr="00140E21" w:rsidRDefault="00E13DC2" w:rsidP="00E13DC2">
      <w:pPr>
        <w:pStyle w:val="TH"/>
        <w:rPr>
          <w:rFonts w:eastAsia="맑은 고딕"/>
        </w:rPr>
      </w:pPr>
      <w:bookmarkStart w:id="155" w:name="_CRTable5_2_3_3_11"/>
      <w:r w:rsidRPr="00140E21">
        <w:rPr>
          <w:rFonts w:eastAsia="맑은 고딕"/>
        </w:rPr>
        <w:t xml:space="preserve">Table </w:t>
      </w:r>
      <w:bookmarkEnd w:id="155"/>
      <w:r w:rsidRPr="00140E21">
        <w:rPr>
          <w:rFonts w:eastAsia="맑은 고딕"/>
        </w:rPr>
        <w:t>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E13DC2" w:rsidRPr="00140E21" w14:paraId="0966285A" w14:textId="77777777" w:rsidTr="00943238">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154AB025" w14:textId="77777777" w:rsidR="00E13DC2" w:rsidRPr="00140E21" w:rsidRDefault="00E13DC2" w:rsidP="00943238">
            <w:pPr>
              <w:pStyle w:val="TAH"/>
              <w:keepNext w:val="0"/>
              <w:rPr>
                <w:rFonts w:eastAsia="맑은 고딕"/>
              </w:rPr>
            </w:pPr>
            <w:r w:rsidRPr="00140E21">
              <w:rPr>
                <w:rFonts w:eastAsia="맑은 고딕"/>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6D54306A" w14:textId="77777777" w:rsidR="00E13DC2" w:rsidRPr="00140E21" w:rsidRDefault="00E13DC2" w:rsidP="00943238">
            <w:pPr>
              <w:pStyle w:val="TAH"/>
              <w:keepNext w:val="0"/>
              <w:rPr>
                <w:rFonts w:eastAsia="맑은 고딕"/>
              </w:rPr>
            </w:pPr>
            <w:r w:rsidRPr="00140E21">
              <w:rPr>
                <w:rFonts w:eastAsia="맑은 고딕"/>
              </w:rPr>
              <w:t>Field</w:t>
            </w:r>
          </w:p>
        </w:tc>
        <w:tc>
          <w:tcPr>
            <w:tcW w:w="4225" w:type="dxa"/>
            <w:tcBorders>
              <w:top w:val="single" w:sz="4" w:space="0" w:color="auto"/>
              <w:left w:val="single" w:sz="4" w:space="0" w:color="auto"/>
              <w:bottom w:val="single" w:sz="4" w:space="0" w:color="auto"/>
              <w:right w:val="single" w:sz="4" w:space="0" w:color="auto"/>
            </w:tcBorders>
            <w:hideMark/>
          </w:tcPr>
          <w:p w14:paraId="51D23C75" w14:textId="77777777" w:rsidR="00E13DC2" w:rsidRPr="00140E21" w:rsidRDefault="00E13DC2" w:rsidP="00943238">
            <w:pPr>
              <w:pStyle w:val="TAH"/>
              <w:keepNext w:val="0"/>
              <w:rPr>
                <w:rFonts w:eastAsia="맑은 고딕"/>
              </w:rPr>
            </w:pPr>
            <w:r w:rsidRPr="00140E21">
              <w:rPr>
                <w:rFonts w:eastAsia="맑은 고딕"/>
              </w:rPr>
              <w:t>Description</w:t>
            </w:r>
          </w:p>
        </w:tc>
      </w:tr>
      <w:tr w:rsidR="00E13DC2" w:rsidRPr="00140E21" w14:paraId="0E223F06" w14:textId="77777777" w:rsidTr="00943238">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2F26C1FD" w14:textId="77777777" w:rsidR="00E13DC2" w:rsidRPr="00140E21" w:rsidRDefault="00E13DC2" w:rsidP="00943238">
            <w:pPr>
              <w:pStyle w:val="TAL"/>
              <w:keepNext w:val="0"/>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7CECD0B6" w14:textId="77777777" w:rsidR="00E13DC2" w:rsidRPr="00140E21" w:rsidRDefault="00E13DC2" w:rsidP="00943238">
            <w:pPr>
              <w:pStyle w:val="TAL"/>
              <w:keepNext w:val="0"/>
              <w:rPr>
                <w:rFonts w:eastAsia="맑은 고딕"/>
              </w:rPr>
            </w:pPr>
            <w:r w:rsidRPr="00140E21">
              <w:rPr>
                <w:rFonts w:eastAsia="맑은 고딕"/>
              </w:rPr>
              <w:t>GPSI List</w:t>
            </w:r>
          </w:p>
        </w:tc>
        <w:tc>
          <w:tcPr>
            <w:tcW w:w="4225" w:type="dxa"/>
            <w:tcBorders>
              <w:top w:val="single" w:sz="4" w:space="0" w:color="auto"/>
              <w:left w:val="single" w:sz="4" w:space="0" w:color="auto"/>
              <w:bottom w:val="single" w:sz="4" w:space="0" w:color="auto"/>
              <w:right w:val="single" w:sz="4" w:space="0" w:color="auto"/>
            </w:tcBorders>
          </w:tcPr>
          <w:p w14:paraId="240FD319" w14:textId="77777777" w:rsidR="00E13DC2" w:rsidRPr="00140E21" w:rsidRDefault="00E13DC2" w:rsidP="00943238">
            <w:pPr>
              <w:pStyle w:val="TAL"/>
              <w:keepNext w:val="0"/>
              <w:rPr>
                <w:rFonts w:eastAsia="맑은 고딕"/>
              </w:rPr>
            </w:pPr>
            <w:r w:rsidRPr="00140E21">
              <w:rPr>
                <w:rFonts w:eastAsia="맑은 고딕"/>
              </w:rPr>
              <w:t xml:space="preserve">List of the GPSI </w:t>
            </w:r>
            <w:r w:rsidRPr="00140E21">
              <w:rPr>
                <w:rFonts w:eastAsia="SimSun"/>
                <w:lang w:eastAsia="zh-CN"/>
              </w:rPr>
              <w:t>(</w:t>
            </w:r>
            <w:r w:rsidRPr="00140E21">
              <w:rPr>
                <w:rFonts w:eastAsia="맑은 고딕"/>
              </w:rPr>
              <w:t>Generic Public Subscription Identifier) used</w:t>
            </w:r>
            <w:r w:rsidRPr="00140E21">
              <w:rPr>
                <w:rFonts w:eastAsia="맑은 고딕"/>
                <w:iCs/>
              </w:rPr>
              <w:t xml:space="preserve"> both inside and outside of the 3GPP system</w:t>
            </w:r>
            <w:r w:rsidRPr="00140E21">
              <w:rPr>
                <w:rFonts w:eastAsia="맑은 고딕"/>
              </w:rPr>
              <w:t xml:space="preserve"> to </w:t>
            </w:r>
            <w:r w:rsidRPr="00140E21">
              <w:rPr>
                <w:rFonts w:eastAsia="맑은 고딕"/>
                <w:lang w:eastAsia="zh-CN"/>
              </w:rPr>
              <w:t>a</w:t>
            </w:r>
            <w:r w:rsidRPr="00140E21">
              <w:rPr>
                <w:rFonts w:eastAsia="맑은 고딕"/>
              </w:rPr>
              <w:t>ddress a 3GPP subscription</w:t>
            </w:r>
            <w:r>
              <w:rPr>
                <w:rFonts w:eastAsia="맑은 고딕"/>
              </w:rPr>
              <w:t xml:space="preserve"> (see NOTE 9)</w:t>
            </w:r>
            <w:r w:rsidRPr="00140E21">
              <w:rPr>
                <w:rFonts w:eastAsia="맑은 고딕"/>
              </w:rPr>
              <w:t>.</w:t>
            </w:r>
          </w:p>
        </w:tc>
      </w:tr>
      <w:tr w:rsidR="00E13DC2" w:rsidRPr="00140E21" w14:paraId="35F859F1" w14:textId="77777777" w:rsidTr="00943238">
        <w:trPr>
          <w:cantSplit/>
          <w:tblHeader/>
          <w:jc w:val="center"/>
        </w:trPr>
        <w:tc>
          <w:tcPr>
            <w:tcW w:w="1980" w:type="dxa"/>
            <w:tcBorders>
              <w:top w:val="nil"/>
              <w:left w:val="single" w:sz="4" w:space="0" w:color="auto"/>
              <w:bottom w:val="nil"/>
              <w:right w:val="single" w:sz="4" w:space="0" w:color="auto"/>
            </w:tcBorders>
            <w:shd w:val="clear" w:color="auto" w:fill="auto"/>
          </w:tcPr>
          <w:p w14:paraId="52D893F5" w14:textId="77777777" w:rsidR="00E13DC2" w:rsidRPr="00140E21" w:rsidRDefault="00E13DC2" w:rsidP="00943238">
            <w:pPr>
              <w:pStyle w:val="TAL"/>
              <w:keepNext w:val="0"/>
              <w:rPr>
                <w:rFonts w:eastAsia="맑은 고딕"/>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59B1027B" w14:textId="77777777" w:rsidR="00E13DC2" w:rsidRPr="00140E21" w:rsidRDefault="00E13DC2" w:rsidP="00943238">
            <w:pPr>
              <w:pStyle w:val="TAL"/>
              <w:keepNext w:val="0"/>
              <w:rPr>
                <w:rFonts w:eastAsia="맑은 고딕"/>
              </w:rPr>
            </w:pPr>
            <w:r w:rsidRPr="00140E21">
              <w:rPr>
                <w:rFonts w:eastAsia="맑은 고딕"/>
              </w:rPr>
              <w:t>Internal Group ID-list</w:t>
            </w:r>
          </w:p>
        </w:tc>
        <w:tc>
          <w:tcPr>
            <w:tcW w:w="4225" w:type="dxa"/>
            <w:tcBorders>
              <w:top w:val="single" w:sz="4" w:space="0" w:color="auto"/>
              <w:left w:val="single" w:sz="4" w:space="0" w:color="auto"/>
              <w:bottom w:val="single" w:sz="4" w:space="0" w:color="auto"/>
              <w:right w:val="single" w:sz="4" w:space="0" w:color="auto"/>
            </w:tcBorders>
          </w:tcPr>
          <w:p w14:paraId="76B918C6" w14:textId="77777777" w:rsidR="00E13DC2" w:rsidRPr="00140E21" w:rsidRDefault="00E13DC2" w:rsidP="00943238">
            <w:pPr>
              <w:pStyle w:val="TAL"/>
              <w:keepNext w:val="0"/>
              <w:rPr>
                <w:rFonts w:eastAsia="맑은 고딕"/>
              </w:rPr>
            </w:pPr>
            <w:r w:rsidRPr="00140E21">
              <w:rPr>
                <w:rFonts w:eastAsia="맑은 고딕"/>
              </w:rPr>
              <w:t>List of the subscribed internal group(s) that the UE belongs to.</w:t>
            </w:r>
          </w:p>
        </w:tc>
      </w:tr>
      <w:tr w:rsidR="00E13DC2" w:rsidRPr="00140E21" w14:paraId="6381A279" w14:textId="77777777" w:rsidTr="00943238">
        <w:trPr>
          <w:cantSplit/>
          <w:tblHeader/>
          <w:jc w:val="center"/>
        </w:trPr>
        <w:tc>
          <w:tcPr>
            <w:tcW w:w="1980" w:type="dxa"/>
            <w:tcBorders>
              <w:top w:val="nil"/>
              <w:left w:val="single" w:sz="4" w:space="0" w:color="auto"/>
              <w:bottom w:val="nil"/>
              <w:right w:val="single" w:sz="4" w:space="0" w:color="auto"/>
            </w:tcBorders>
            <w:shd w:val="clear" w:color="auto" w:fill="auto"/>
          </w:tcPr>
          <w:p w14:paraId="139F4FB1" w14:textId="77777777" w:rsidR="00E13DC2" w:rsidRPr="00140E21" w:rsidRDefault="00E13DC2" w:rsidP="0094323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1C0E44F" w14:textId="77777777" w:rsidR="00E13DC2" w:rsidRPr="00140E21" w:rsidRDefault="00E13DC2" w:rsidP="00943238">
            <w:pPr>
              <w:pStyle w:val="TAL"/>
              <w:keepNext w:val="0"/>
              <w:rPr>
                <w:rFonts w:eastAsia="맑은 고딕"/>
              </w:rPr>
            </w:pPr>
            <w:r w:rsidRPr="00140E21">
              <w:rPr>
                <w:rFonts w:eastAsia="맑은 고딕"/>
              </w:rPr>
              <w:t>Subscribed</w:t>
            </w:r>
            <w:r>
              <w:rPr>
                <w:rFonts w:eastAsia="맑은 고딕"/>
              </w:rPr>
              <w:t xml:space="preserve"> </w:t>
            </w:r>
            <w:r w:rsidRPr="00140E21">
              <w:rPr>
                <w:rFonts w:eastAsia="맑은 고딕"/>
              </w:rPr>
              <w:t>UE-AMBR</w:t>
            </w:r>
          </w:p>
        </w:tc>
        <w:tc>
          <w:tcPr>
            <w:tcW w:w="4225" w:type="dxa"/>
            <w:tcBorders>
              <w:top w:val="single" w:sz="4" w:space="0" w:color="auto"/>
              <w:left w:val="single" w:sz="4" w:space="0" w:color="auto"/>
              <w:bottom w:val="single" w:sz="4" w:space="0" w:color="auto"/>
              <w:right w:val="single" w:sz="4" w:space="0" w:color="auto"/>
            </w:tcBorders>
          </w:tcPr>
          <w:p w14:paraId="40038E94" w14:textId="77777777" w:rsidR="00E13DC2" w:rsidRPr="00140E21" w:rsidRDefault="00E13DC2" w:rsidP="00943238">
            <w:pPr>
              <w:pStyle w:val="TAL"/>
              <w:keepNext w:val="0"/>
              <w:rPr>
                <w:rFonts w:eastAsia="맑은 고딕"/>
              </w:rPr>
            </w:pPr>
            <w:r w:rsidRPr="00140E21">
              <w:rPr>
                <w:rFonts w:eastAsia="맑은 고딕"/>
              </w:rPr>
              <w:t xml:space="preserve">The </w:t>
            </w:r>
            <w:r>
              <w:rPr>
                <w:rFonts w:eastAsia="맑은 고딕"/>
              </w:rPr>
              <w:t>m</w:t>
            </w:r>
            <w:r w:rsidRPr="00140E21">
              <w:rPr>
                <w:rFonts w:eastAsia="맑은 고딕"/>
              </w:rPr>
              <w:t xml:space="preserve">aximum </w:t>
            </w:r>
            <w:r>
              <w:rPr>
                <w:rFonts w:eastAsia="맑은 고딕"/>
              </w:rPr>
              <w:t>a</w:t>
            </w:r>
            <w:r w:rsidRPr="00140E21">
              <w:rPr>
                <w:rFonts w:eastAsia="맑은 고딕"/>
              </w:rPr>
              <w:t>ggregated uplink and downlink MBRs to be shared across all Non-GBR QoS Flows according to the subscription of the user.</w:t>
            </w:r>
          </w:p>
        </w:tc>
      </w:tr>
      <w:tr w:rsidR="00E13DC2" w:rsidRPr="00140E21" w14:paraId="3B4BC5F8" w14:textId="77777777" w:rsidTr="00943238">
        <w:trPr>
          <w:cantSplit/>
          <w:tblHeader/>
          <w:jc w:val="center"/>
        </w:trPr>
        <w:tc>
          <w:tcPr>
            <w:tcW w:w="1980" w:type="dxa"/>
            <w:tcBorders>
              <w:top w:val="nil"/>
              <w:left w:val="single" w:sz="4" w:space="0" w:color="auto"/>
              <w:bottom w:val="nil"/>
              <w:right w:val="single" w:sz="4" w:space="0" w:color="auto"/>
            </w:tcBorders>
            <w:shd w:val="clear" w:color="auto" w:fill="auto"/>
          </w:tcPr>
          <w:p w14:paraId="7F42EC92" w14:textId="77777777" w:rsidR="00E13DC2" w:rsidRPr="00140E21" w:rsidRDefault="00E13DC2" w:rsidP="0094323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57A9D77" w14:textId="77777777" w:rsidR="00E13DC2" w:rsidRPr="00140E21" w:rsidRDefault="00E13DC2" w:rsidP="00943238">
            <w:pPr>
              <w:pStyle w:val="TAL"/>
              <w:keepNext w:val="0"/>
              <w:rPr>
                <w:rFonts w:eastAsia="맑은 고딕"/>
              </w:rPr>
            </w:pPr>
            <w:r>
              <w:rPr>
                <w:rFonts w:eastAsia="맑은 고딕"/>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0BF7C4F6" w14:textId="77777777" w:rsidR="00E13DC2" w:rsidRPr="00140E21" w:rsidRDefault="00E13DC2" w:rsidP="00943238">
            <w:pPr>
              <w:pStyle w:val="TAL"/>
              <w:keepNext w:val="0"/>
              <w:rPr>
                <w:rFonts w:eastAsia="맑은 고딕"/>
              </w:rPr>
            </w:pPr>
            <w:r>
              <w:rPr>
                <w:rFonts w:eastAsia="맑은 고딕"/>
              </w:rPr>
              <w:t>List of maximum aggregated uplink and downlink MBRs to be shared across all GBR and Non-GBR QoS Flows related to the same S-NSSAI according to the subscription of the user. There is a single uplink and a single downlink value per S-NSSAI.</w:t>
            </w:r>
          </w:p>
        </w:tc>
      </w:tr>
      <w:tr w:rsidR="00E13DC2" w:rsidRPr="00140E21" w14:paraId="47DDBC92" w14:textId="77777777" w:rsidTr="00943238">
        <w:trPr>
          <w:cantSplit/>
          <w:tblHeader/>
          <w:jc w:val="center"/>
        </w:trPr>
        <w:tc>
          <w:tcPr>
            <w:tcW w:w="1980" w:type="dxa"/>
            <w:tcBorders>
              <w:top w:val="nil"/>
              <w:left w:val="single" w:sz="4" w:space="0" w:color="auto"/>
              <w:bottom w:val="nil"/>
              <w:right w:val="single" w:sz="4" w:space="0" w:color="auto"/>
            </w:tcBorders>
            <w:shd w:val="clear" w:color="auto" w:fill="auto"/>
          </w:tcPr>
          <w:p w14:paraId="64F68233" w14:textId="77777777" w:rsidR="00E13DC2" w:rsidRPr="00140E21" w:rsidRDefault="00E13DC2" w:rsidP="0094323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FEDC6D3" w14:textId="77777777" w:rsidR="00E13DC2" w:rsidRPr="00140E21" w:rsidRDefault="00E13DC2" w:rsidP="00943238">
            <w:pPr>
              <w:pStyle w:val="TAL"/>
              <w:keepNext w:val="0"/>
              <w:rPr>
                <w:rFonts w:eastAsia="SimSun"/>
                <w:lang w:eastAsia="zh-CN"/>
              </w:rPr>
            </w:pPr>
            <w:r w:rsidRPr="00140E21">
              <w:rPr>
                <w:rFonts w:eastAsia="맑은 고딕"/>
              </w:rPr>
              <w:t xml:space="preserve">Subscribed </w:t>
            </w:r>
            <w:r w:rsidRPr="00140E21">
              <w:rPr>
                <w:rFonts w:eastAsia="SimSun"/>
                <w:lang w:eastAsia="zh-CN"/>
              </w:rPr>
              <w:t>S-</w:t>
            </w:r>
            <w:r w:rsidRPr="00140E21">
              <w:rPr>
                <w:rFonts w:eastAsia="맑은 고딕"/>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3FF186DC" w14:textId="77777777" w:rsidR="00E13DC2" w:rsidRDefault="00E13DC2" w:rsidP="00943238">
            <w:pPr>
              <w:pStyle w:val="TAL"/>
              <w:keepNext w:val="0"/>
              <w:rPr>
                <w:rFonts w:eastAsia="맑은 고딕"/>
              </w:rPr>
            </w:pPr>
            <w:r w:rsidRPr="00140E21">
              <w:rPr>
                <w:rFonts w:eastAsia="맑은 고딕"/>
              </w:rPr>
              <w:t>The Network Slices that the UE subscribes to. In the roaming case, it indicates the subscribed Network Slices applicable to the Serving PLMN</w:t>
            </w:r>
            <w:r>
              <w:rPr>
                <w:rFonts w:eastAsia="맑은 고딕"/>
              </w:rPr>
              <w:t xml:space="preserve"> (NOTE 11)</w:t>
            </w:r>
            <w:r w:rsidRPr="00140E21">
              <w:rPr>
                <w:rFonts w:eastAsia="맑은 고딕"/>
              </w:rPr>
              <w:t>.</w:t>
            </w:r>
          </w:p>
          <w:p w14:paraId="2FCF8994" w14:textId="77777777" w:rsidR="00E13DC2" w:rsidRPr="00140E21" w:rsidRDefault="00E13DC2" w:rsidP="00943238">
            <w:pPr>
              <w:pStyle w:val="TAL"/>
              <w:keepNext w:val="0"/>
              <w:rPr>
                <w:rFonts w:eastAsia="맑은 고딕"/>
              </w:rPr>
            </w:pPr>
            <w:r>
              <w:rPr>
                <w:rFonts w:eastAsia="맑은 고딕"/>
              </w:rPr>
              <w:t>For a subscribed S-NSSAI subject to NSAC for the registered number of UE, the applicable NSAC admission mode is included as described in clause 4.2.11.5.2.</w:t>
            </w:r>
          </w:p>
        </w:tc>
      </w:tr>
      <w:tr w:rsidR="00E13DC2" w:rsidRPr="00140E21" w14:paraId="6826AD47" w14:textId="77777777" w:rsidTr="00943238">
        <w:trPr>
          <w:cantSplit/>
          <w:tblHeader/>
          <w:jc w:val="center"/>
        </w:trPr>
        <w:tc>
          <w:tcPr>
            <w:tcW w:w="1980" w:type="dxa"/>
            <w:tcBorders>
              <w:top w:val="nil"/>
              <w:left w:val="single" w:sz="4" w:space="0" w:color="auto"/>
              <w:bottom w:val="nil"/>
              <w:right w:val="single" w:sz="4" w:space="0" w:color="auto"/>
            </w:tcBorders>
            <w:shd w:val="clear" w:color="auto" w:fill="auto"/>
          </w:tcPr>
          <w:p w14:paraId="209803A9" w14:textId="77777777" w:rsidR="00E13DC2" w:rsidRPr="00140E21" w:rsidRDefault="00E13DC2" w:rsidP="0094323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2D11CFA" w14:textId="77777777" w:rsidR="00E13DC2" w:rsidRPr="00140E21" w:rsidRDefault="00E13DC2" w:rsidP="00943238">
            <w:pPr>
              <w:pStyle w:val="TAL"/>
              <w:keepNext w:val="0"/>
              <w:rPr>
                <w:rFonts w:eastAsia="SimSun"/>
                <w:lang w:eastAsia="zh-CN"/>
              </w:rPr>
            </w:pPr>
            <w:r w:rsidRPr="00140E21">
              <w:rPr>
                <w:rFonts w:eastAsia="맑은 고딕"/>
              </w:rPr>
              <w:t xml:space="preserve">Default </w:t>
            </w:r>
            <w:r w:rsidRPr="00140E21">
              <w:rPr>
                <w:rFonts w:eastAsia="SimSun"/>
                <w:lang w:eastAsia="zh-CN"/>
              </w:rPr>
              <w:t>S-</w:t>
            </w:r>
            <w:r w:rsidRPr="00140E21">
              <w:rPr>
                <w:rFonts w:eastAsia="맑은 고딕"/>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2B51473D" w14:textId="77777777" w:rsidR="00E13DC2" w:rsidRPr="00140E21" w:rsidRDefault="00E13DC2" w:rsidP="00943238">
            <w:pPr>
              <w:pStyle w:val="TAL"/>
              <w:keepNext w:val="0"/>
              <w:rPr>
                <w:rFonts w:eastAsia="맑은 고딕"/>
              </w:rPr>
            </w:pPr>
            <w:r w:rsidRPr="00140E21">
              <w:rPr>
                <w:rFonts w:eastAsia="맑은 고딕"/>
              </w:rPr>
              <w:t>The Subscribed S-NSSAIs marked as default S-NSSAI. In the roaming case, only those applicable to the Serving PLMN</w:t>
            </w:r>
            <w:r>
              <w:rPr>
                <w:rFonts w:eastAsia="맑은 고딕"/>
              </w:rPr>
              <w:t xml:space="preserve"> (NOTE 12)</w:t>
            </w:r>
            <w:r w:rsidRPr="00140E21">
              <w:rPr>
                <w:rFonts w:eastAsia="맑은 고딕"/>
              </w:rPr>
              <w:t>.</w:t>
            </w:r>
          </w:p>
        </w:tc>
      </w:tr>
      <w:tr w:rsidR="00E13DC2" w:rsidRPr="00140E21" w14:paraId="568F6B9F" w14:textId="77777777" w:rsidTr="00943238">
        <w:trPr>
          <w:cantSplit/>
          <w:tblHeader/>
          <w:jc w:val="center"/>
        </w:trPr>
        <w:tc>
          <w:tcPr>
            <w:tcW w:w="1980" w:type="dxa"/>
            <w:tcBorders>
              <w:top w:val="nil"/>
              <w:left w:val="single" w:sz="4" w:space="0" w:color="auto"/>
              <w:bottom w:val="nil"/>
              <w:right w:val="single" w:sz="4" w:space="0" w:color="auto"/>
            </w:tcBorders>
            <w:shd w:val="clear" w:color="auto" w:fill="auto"/>
          </w:tcPr>
          <w:p w14:paraId="2ED25D87" w14:textId="77777777" w:rsidR="00E13DC2" w:rsidRPr="00140E21" w:rsidRDefault="00E13DC2" w:rsidP="0094323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75ACAA0" w14:textId="77777777" w:rsidR="00E13DC2" w:rsidRPr="00140E21" w:rsidRDefault="00E13DC2" w:rsidP="00943238">
            <w:pPr>
              <w:pStyle w:val="TAL"/>
              <w:keepNext w:val="0"/>
              <w:rPr>
                <w:rFonts w:eastAsia="SimSun"/>
                <w:lang w:eastAsia="zh-CN"/>
              </w:rPr>
            </w:pPr>
            <w:r>
              <w:rPr>
                <w:rFonts w:eastAsia="SimSun"/>
                <w:lang w:eastAsia="zh-CN"/>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511C3A02" w14:textId="77777777" w:rsidR="00E13DC2" w:rsidRDefault="00E13DC2" w:rsidP="00943238">
            <w:pPr>
              <w:pStyle w:val="TAL"/>
              <w:keepNext w:val="0"/>
              <w:rPr>
                <w:rFonts w:eastAsia="맑은 고딕"/>
              </w:rPr>
            </w:pPr>
            <w:r>
              <w:rPr>
                <w:rFonts w:eastAsia="맑은 고딕"/>
              </w:rPr>
              <w:t>Includes:</w:t>
            </w:r>
          </w:p>
          <w:p w14:paraId="42EA4F6B" w14:textId="77777777" w:rsidR="00E13DC2" w:rsidRDefault="00E13DC2" w:rsidP="00943238">
            <w:pPr>
              <w:pStyle w:val="TAL"/>
              <w:keepNext w:val="0"/>
              <w:ind w:left="318" w:hanging="318"/>
              <w:rPr>
                <w:rFonts w:eastAsia="맑은 고딕"/>
              </w:rPr>
            </w:pPr>
            <w:bookmarkStart w:id="156" w:name="_PERM_MCCTEMPBM_CRPT57010010___2"/>
            <w:r>
              <w:rPr>
                <w:rFonts w:eastAsia="맑은 고딕"/>
              </w:rPr>
              <w:t>-</w:t>
            </w:r>
            <w:r>
              <w:rPr>
                <w:rFonts w:eastAsia="맑은 고딕"/>
              </w:rPr>
              <w:tab/>
              <w:t>indication the S-NSSAI is on demand; and</w:t>
            </w:r>
          </w:p>
          <w:p w14:paraId="31F59CE8" w14:textId="77777777" w:rsidR="00E13DC2" w:rsidRDefault="00E13DC2" w:rsidP="00943238">
            <w:pPr>
              <w:pStyle w:val="TAL"/>
              <w:keepNext w:val="0"/>
              <w:ind w:left="318" w:hanging="318"/>
              <w:rPr>
                <w:rFonts w:eastAsia="맑은 고딕"/>
              </w:rPr>
            </w:pPr>
            <w:r>
              <w:rPr>
                <w:rFonts w:eastAsia="맑은 고딕"/>
              </w:rPr>
              <w:t>-</w:t>
            </w:r>
            <w:r>
              <w:rPr>
                <w:rFonts w:eastAsia="맑은 고딕"/>
              </w:rPr>
              <w:tab/>
              <w:t>slice deregistration inactivity timer value.</w:t>
            </w:r>
          </w:p>
          <w:bookmarkEnd w:id="156"/>
          <w:p w14:paraId="36912C60" w14:textId="77777777" w:rsidR="00E13DC2" w:rsidRDefault="00E13DC2" w:rsidP="00943238">
            <w:pPr>
              <w:pStyle w:val="TAL"/>
              <w:keepNext w:val="0"/>
              <w:rPr>
                <w:rFonts w:eastAsia="맑은 고딕"/>
              </w:rPr>
            </w:pPr>
            <w:r>
              <w:rPr>
                <w:rFonts w:eastAsia="맑은 고딕"/>
              </w:rPr>
              <w:t>The AMF uses this information as described in clause 5.15.15 of TS 23.501 [2].</w:t>
            </w:r>
          </w:p>
          <w:p w14:paraId="7A602C46" w14:textId="77777777" w:rsidR="00E13DC2" w:rsidRPr="00140E21" w:rsidRDefault="00E13DC2" w:rsidP="00943238">
            <w:pPr>
              <w:pStyle w:val="TAL"/>
              <w:keepNext w:val="0"/>
              <w:rPr>
                <w:rFonts w:eastAsia="맑은 고딕"/>
              </w:rPr>
            </w:pPr>
            <w:r>
              <w:rPr>
                <w:rFonts w:eastAsia="맑은 고딕"/>
              </w:rPr>
              <w:t>(NOTE 22)</w:t>
            </w:r>
          </w:p>
        </w:tc>
      </w:tr>
      <w:tr w:rsidR="00E13DC2" w:rsidRPr="00140E21" w14:paraId="632977F4" w14:textId="77777777" w:rsidTr="00943238">
        <w:trPr>
          <w:cantSplit/>
          <w:tblHeader/>
          <w:jc w:val="center"/>
        </w:trPr>
        <w:tc>
          <w:tcPr>
            <w:tcW w:w="1980" w:type="dxa"/>
            <w:tcBorders>
              <w:top w:val="nil"/>
              <w:left w:val="single" w:sz="4" w:space="0" w:color="auto"/>
              <w:bottom w:val="nil"/>
              <w:right w:val="single" w:sz="4" w:space="0" w:color="auto"/>
            </w:tcBorders>
            <w:shd w:val="clear" w:color="auto" w:fill="auto"/>
          </w:tcPr>
          <w:p w14:paraId="572085B5" w14:textId="77777777" w:rsidR="00E13DC2" w:rsidRPr="00140E21" w:rsidRDefault="00E13DC2" w:rsidP="0094323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5B64D85" w14:textId="77777777" w:rsidR="00E13DC2" w:rsidRPr="00140E21" w:rsidRDefault="00E13DC2" w:rsidP="00943238">
            <w:pPr>
              <w:pStyle w:val="TAL"/>
              <w:keepNext w:val="0"/>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0DC895DA" w14:textId="77777777" w:rsidR="00E13DC2" w:rsidRPr="00140E21" w:rsidRDefault="00E13DC2" w:rsidP="00943238">
            <w:pPr>
              <w:pStyle w:val="TAL"/>
              <w:keepNext w:val="0"/>
              <w:rPr>
                <w:rFonts w:eastAsia="맑은 고딕"/>
              </w:rPr>
            </w:pPr>
            <w:r>
              <w:rPr>
                <w:rFonts w:eastAsia="맑은 고딕"/>
              </w:rPr>
              <w:t>The Subscribed S-NSSAIs marked as subject to NSSAA. When present, the GPSI list shall include at least one GPSI.</w:t>
            </w:r>
          </w:p>
        </w:tc>
      </w:tr>
      <w:tr w:rsidR="00E13DC2" w:rsidRPr="00140E21" w14:paraId="085D171E" w14:textId="77777777" w:rsidTr="00943238">
        <w:trPr>
          <w:cantSplit/>
          <w:tblHeader/>
          <w:jc w:val="center"/>
        </w:trPr>
        <w:tc>
          <w:tcPr>
            <w:tcW w:w="1980" w:type="dxa"/>
            <w:tcBorders>
              <w:top w:val="nil"/>
              <w:left w:val="single" w:sz="4" w:space="0" w:color="auto"/>
              <w:bottom w:val="nil"/>
              <w:right w:val="single" w:sz="4" w:space="0" w:color="auto"/>
            </w:tcBorders>
            <w:shd w:val="clear" w:color="auto" w:fill="auto"/>
          </w:tcPr>
          <w:p w14:paraId="48EBA87A" w14:textId="77777777" w:rsidR="00E13DC2" w:rsidRPr="00140E21" w:rsidRDefault="00E13DC2" w:rsidP="0094323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3AB2C2F" w14:textId="77777777" w:rsidR="00E13DC2" w:rsidRPr="00140E21" w:rsidRDefault="00E13DC2" w:rsidP="00943238">
            <w:pPr>
              <w:pStyle w:val="TAL"/>
              <w:keepNext w:val="0"/>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28CAD514" w14:textId="77777777" w:rsidR="00E13DC2" w:rsidRPr="00140E21" w:rsidRDefault="00E13DC2" w:rsidP="00943238">
            <w:pPr>
              <w:pStyle w:val="TAL"/>
              <w:keepNext w:val="0"/>
              <w:rPr>
                <w:rFonts w:eastAsia="맑은 고딕"/>
              </w:rPr>
            </w:pPr>
            <w:r>
              <w:rPr>
                <w:rFonts w:eastAsia="맑은 고딕"/>
              </w:rPr>
              <w:t>Optionally, for each S-NSSAI in the Subscribed S-NSSAIs, one or more value of Network Slice Simultaneous Registration Group(s) (NOTE 11) associated with the S-NSSAI.</w:t>
            </w:r>
          </w:p>
        </w:tc>
      </w:tr>
      <w:tr w:rsidR="00E13DC2" w:rsidRPr="00140E21" w14:paraId="384E7A3D" w14:textId="77777777" w:rsidTr="00943238">
        <w:trPr>
          <w:cantSplit/>
          <w:tblHeader/>
          <w:jc w:val="center"/>
        </w:trPr>
        <w:tc>
          <w:tcPr>
            <w:tcW w:w="1980" w:type="dxa"/>
            <w:tcBorders>
              <w:top w:val="nil"/>
              <w:left w:val="single" w:sz="4" w:space="0" w:color="auto"/>
              <w:bottom w:val="nil"/>
              <w:right w:val="single" w:sz="4" w:space="0" w:color="auto"/>
            </w:tcBorders>
            <w:shd w:val="clear" w:color="auto" w:fill="auto"/>
          </w:tcPr>
          <w:p w14:paraId="764C8BDF" w14:textId="77777777" w:rsidR="00E13DC2" w:rsidRPr="00140E21" w:rsidRDefault="00E13DC2" w:rsidP="0094323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19EF021" w14:textId="77777777" w:rsidR="00E13DC2" w:rsidRPr="00140E21" w:rsidRDefault="00E13DC2" w:rsidP="00943238">
            <w:pPr>
              <w:pStyle w:val="TAL"/>
              <w:keepNext w:val="0"/>
              <w:rPr>
                <w:rFonts w:eastAsia="SimSun"/>
                <w:lang w:eastAsia="zh-CN"/>
              </w:rPr>
            </w:pPr>
            <w:r>
              <w:rPr>
                <w:rFonts w:eastAsia="SimSun"/>
                <w:lang w:eastAsia="zh-CN"/>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796F2795" w14:textId="77777777" w:rsidR="00E13DC2" w:rsidRPr="00140E21" w:rsidRDefault="00E13DC2" w:rsidP="00943238">
            <w:pPr>
              <w:pStyle w:val="TAL"/>
              <w:keepNext w:val="0"/>
              <w:rPr>
                <w:rFonts w:eastAsia="맑은 고딕"/>
              </w:rPr>
            </w:pPr>
            <w:r>
              <w:rPr>
                <w:rFonts w:eastAsia="맑은 고딕"/>
              </w:rPr>
              <w:t>Optionally, if the Subscribed S-NSSAI is temporarily available network slice, one validity time is associated with this S-NSSAI.</w:t>
            </w:r>
          </w:p>
        </w:tc>
      </w:tr>
      <w:tr w:rsidR="00E13DC2" w:rsidRPr="00140E21" w14:paraId="7B589133" w14:textId="77777777" w:rsidTr="00943238">
        <w:trPr>
          <w:cantSplit/>
          <w:tblHeader/>
          <w:jc w:val="center"/>
        </w:trPr>
        <w:tc>
          <w:tcPr>
            <w:tcW w:w="1980" w:type="dxa"/>
            <w:tcBorders>
              <w:top w:val="nil"/>
              <w:left w:val="single" w:sz="4" w:space="0" w:color="auto"/>
              <w:bottom w:val="nil"/>
              <w:right w:val="single" w:sz="4" w:space="0" w:color="auto"/>
            </w:tcBorders>
            <w:shd w:val="clear" w:color="auto" w:fill="auto"/>
          </w:tcPr>
          <w:p w14:paraId="35B43A6C" w14:textId="77777777" w:rsidR="00E13DC2" w:rsidRPr="00140E21" w:rsidRDefault="00E13DC2" w:rsidP="0094323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E3206EB" w14:textId="77777777" w:rsidR="00E13DC2" w:rsidRPr="00140E21" w:rsidRDefault="00E13DC2" w:rsidP="00943238">
            <w:pPr>
              <w:pStyle w:val="TAL"/>
              <w:keepNext w:val="0"/>
              <w:rPr>
                <w:rFonts w:eastAsia="맑은 고딕"/>
              </w:rPr>
            </w:pPr>
            <w:r w:rsidRPr="00140E21">
              <w:rPr>
                <w:rFonts w:eastAsia="맑은 고딕"/>
              </w:rPr>
              <w:t>UE Usage Type</w:t>
            </w:r>
          </w:p>
        </w:tc>
        <w:tc>
          <w:tcPr>
            <w:tcW w:w="4225" w:type="dxa"/>
            <w:tcBorders>
              <w:top w:val="single" w:sz="4" w:space="0" w:color="auto"/>
              <w:left w:val="single" w:sz="4" w:space="0" w:color="auto"/>
              <w:bottom w:val="single" w:sz="4" w:space="0" w:color="auto"/>
              <w:right w:val="single" w:sz="4" w:space="0" w:color="auto"/>
            </w:tcBorders>
          </w:tcPr>
          <w:p w14:paraId="40403C5D" w14:textId="77777777" w:rsidR="00E13DC2" w:rsidRPr="00140E21" w:rsidRDefault="00E13DC2" w:rsidP="00943238">
            <w:pPr>
              <w:pStyle w:val="TAL"/>
              <w:keepNext w:val="0"/>
              <w:rPr>
                <w:rFonts w:eastAsia="맑은 고딕"/>
              </w:rPr>
            </w:pPr>
            <w:r w:rsidRPr="00140E21">
              <w:rPr>
                <w:rFonts w:eastAsia="맑은 고딕"/>
              </w:rPr>
              <w:t>As defined in</w:t>
            </w:r>
            <w:r>
              <w:rPr>
                <w:rFonts w:eastAsia="맑은 고딕"/>
              </w:rPr>
              <w:t xml:space="preserve"> clause</w:t>
            </w:r>
            <w:r w:rsidRPr="00140E21">
              <w:rPr>
                <w:rFonts w:eastAsia="맑은 고딕"/>
              </w:rPr>
              <w:t xml:space="preserve"> 5.15.7.2 </w:t>
            </w:r>
            <w:r>
              <w:rPr>
                <w:rFonts w:eastAsia="맑은 고딕"/>
              </w:rPr>
              <w:t xml:space="preserve">of </w:t>
            </w:r>
            <w:r w:rsidRPr="00140E21">
              <w:rPr>
                <w:rFonts w:eastAsia="맑은 고딕"/>
              </w:rPr>
              <w:t>TS 23.501 [2].</w:t>
            </w:r>
          </w:p>
        </w:tc>
      </w:tr>
      <w:tr w:rsidR="00E13DC2" w:rsidRPr="00140E21" w14:paraId="630E9D97" w14:textId="77777777" w:rsidTr="00943238">
        <w:trPr>
          <w:cantSplit/>
          <w:tblHeader/>
          <w:jc w:val="center"/>
        </w:trPr>
        <w:tc>
          <w:tcPr>
            <w:tcW w:w="1980" w:type="dxa"/>
            <w:tcBorders>
              <w:top w:val="nil"/>
              <w:left w:val="single" w:sz="4" w:space="0" w:color="auto"/>
              <w:bottom w:val="nil"/>
              <w:right w:val="single" w:sz="4" w:space="0" w:color="auto"/>
            </w:tcBorders>
            <w:shd w:val="clear" w:color="auto" w:fill="auto"/>
          </w:tcPr>
          <w:p w14:paraId="0FC7546E" w14:textId="77777777" w:rsidR="00E13DC2" w:rsidRPr="00140E21" w:rsidRDefault="00E13DC2" w:rsidP="0094323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CFEC006" w14:textId="77777777" w:rsidR="00E13DC2" w:rsidRPr="00140E21" w:rsidRDefault="00E13DC2" w:rsidP="00943238">
            <w:pPr>
              <w:pStyle w:val="TAL"/>
              <w:keepNext w:val="0"/>
              <w:rPr>
                <w:rFonts w:eastAsia="맑은 고딕"/>
              </w:rPr>
            </w:pPr>
            <w:r w:rsidRPr="00140E21">
              <w:rPr>
                <w:rFonts w:eastAsia="맑은 고딕"/>
              </w:rPr>
              <w:t>RAT restriction</w:t>
            </w:r>
          </w:p>
        </w:tc>
        <w:tc>
          <w:tcPr>
            <w:tcW w:w="4225" w:type="dxa"/>
            <w:tcBorders>
              <w:top w:val="single" w:sz="4" w:space="0" w:color="auto"/>
              <w:left w:val="single" w:sz="4" w:space="0" w:color="auto"/>
              <w:bottom w:val="single" w:sz="4" w:space="0" w:color="auto"/>
              <w:right w:val="single" w:sz="4" w:space="0" w:color="auto"/>
            </w:tcBorders>
          </w:tcPr>
          <w:p w14:paraId="04198BA3" w14:textId="77777777" w:rsidR="00E13DC2" w:rsidRPr="00140E21" w:rsidRDefault="00E13DC2" w:rsidP="00943238">
            <w:pPr>
              <w:pStyle w:val="TAL"/>
              <w:keepNext w:val="0"/>
              <w:rPr>
                <w:rFonts w:eastAsia="맑은 고딕"/>
              </w:rPr>
            </w:pPr>
            <w:r w:rsidRPr="00140E21">
              <w:rPr>
                <w:rFonts w:eastAsia="맑은 고딕"/>
              </w:rPr>
              <w:t>3GPP</w:t>
            </w:r>
            <w:r>
              <w:rPr>
                <w:rFonts w:eastAsia="맑은 고딕"/>
              </w:rPr>
              <w:t xml:space="preserve"> and non-3GPP</w:t>
            </w:r>
            <w:r w:rsidRPr="00140E21">
              <w:rPr>
                <w:rFonts w:eastAsia="맑은 고딕"/>
              </w:rPr>
              <w:t xml:space="preserve"> Radio Access Technology(ies) not allowed the UE to access.</w:t>
            </w:r>
          </w:p>
        </w:tc>
      </w:tr>
      <w:tr w:rsidR="00E13DC2" w:rsidRPr="00140E21" w14:paraId="0E8D56E0" w14:textId="77777777" w:rsidTr="00943238">
        <w:trPr>
          <w:cantSplit/>
          <w:tblHeader/>
          <w:jc w:val="center"/>
        </w:trPr>
        <w:tc>
          <w:tcPr>
            <w:tcW w:w="1980" w:type="dxa"/>
            <w:tcBorders>
              <w:top w:val="nil"/>
              <w:left w:val="single" w:sz="4" w:space="0" w:color="auto"/>
              <w:bottom w:val="nil"/>
              <w:right w:val="single" w:sz="4" w:space="0" w:color="auto"/>
            </w:tcBorders>
            <w:shd w:val="clear" w:color="auto" w:fill="auto"/>
          </w:tcPr>
          <w:p w14:paraId="42C09E98" w14:textId="77777777" w:rsidR="00E13DC2" w:rsidRPr="00140E21" w:rsidRDefault="00E13DC2" w:rsidP="0094323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29106E8" w14:textId="77777777" w:rsidR="00E13DC2" w:rsidRPr="00140E21" w:rsidRDefault="00E13DC2" w:rsidP="00943238">
            <w:pPr>
              <w:pStyle w:val="TAL"/>
              <w:keepNext w:val="0"/>
              <w:rPr>
                <w:rFonts w:eastAsia="맑은 고딕"/>
              </w:rPr>
            </w:pPr>
            <w:r w:rsidRPr="00140E21">
              <w:rPr>
                <w:rFonts w:eastAsia="맑은 고딕"/>
              </w:rPr>
              <w:t>Forbidden area</w:t>
            </w:r>
          </w:p>
        </w:tc>
        <w:tc>
          <w:tcPr>
            <w:tcW w:w="4225" w:type="dxa"/>
            <w:tcBorders>
              <w:top w:val="single" w:sz="4" w:space="0" w:color="auto"/>
              <w:left w:val="single" w:sz="4" w:space="0" w:color="auto"/>
              <w:bottom w:val="single" w:sz="4" w:space="0" w:color="auto"/>
              <w:right w:val="single" w:sz="4" w:space="0" w:color="auto"/>
            </w:tcBorders>
          </w:tcPr>
          <w:p w14:paraId="40C2DC61" w14:textId="77777777" w:rsidR="00E13DC2" w:rsidRPr="00140E21" w:rsidRDefault="00E13DC2" w:rsidP="00943238">
            <w:pPr>
              <w:pStyle w:val="TAL"/>
              <w:keepNext w:val="0"/>
              <w:rPr>
                <w:rFonts w:eastAsia="맑은 고딕"/>
              </w:rPr>
            </w:pPr>
            <w:r w:rsidRPr="00140E21">
              <w:rPr>
                <w:rFonts w:eastAsia="맑은 고딕"/>
              </w:rPr>
              <w:t>Defines areas in which the UE is not permitted to initiate any communication with the network.</w:t>
            </w:r>
          </w:p>
        </w:tc>
      </w:tr>
      <w:tr w:rsidR="00E13DC2" w:rsidRPr="00140E21" w14:paraId="5A5A6866" w14:textId="77777777" w:rsidTr="00943238">
        <w:trPr>
          <w:cantSplit/>
          <w:tblHeader/>
          <w:jc w:val="center"/>
        </w:trPr>
        <w:tc>
          <w:tcPr>
            <w:tcW w:w="1980" w:type="dxa"/>
            <w:tcBorders>
              <w:top w:val="nil"/>
              <w:left w:val="single" w:sz="4" w:space="0" w:color="auto"/>
              <w:bottom w:val="nil"/>
              <w:right w:val="single" w:sz="4" w:space="0" w:color="auto"/>
            </w:tcBorders>
            <w:shd w:val="clear" w:color="auto" w:fill="auto"/>
          </w:tcPr>
          <w:p w14:paraId="5F4A767C" w14:textId="77777777" w:rsidR="00E13DC2" w:rsidRPr="00140E21" w:rsidRDefault="00E13DC2" w:rsidP="0094323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6B06C35" w14:textId="77777777" w:rsidR="00E13DC2" w:rsidRPr="00140E21" w:rsidRDefault="00E13DC2" w:rsidP="00943238">
            <w:pPr>
              <w:pStyle w:val="TAL"/>
              <w:keepNext w:val="0"/>
              <w:rPr>
                <w:rFonts w:eastAsia="맑은 고딕"/>
              </w:rPr>
            </w:pPr>
            <w:r w:rsidRPr="00140E21">
              <w:rPr>
                <w:rFonts w:eastAsia="맑은 고딕"/>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7933FC13" w14:textId="77777777" w:rsidR="00E13DC2" w:rsidRPr="00140E21" w:rsidRDefault="00E13DC2" w:rsidP="00943238">
            <w:pPr>
              <w:pStyle w:val="TAL"/>
              <w:keepNext w:val="0"/>
              <w:rPr>
                <w:rFonts w:eastAsia="맑은 고딕"/>
              </w:rPr>
            </w:pPr>
            <w:r w:rsidRPr="00140E21">
              <w:rPr>
                <w:rFonts w:eastAsia="맑은 고딕"/>
              </w:rPr>
              <w:t xml:space="preserve">Indicates Allowed </w:t>
            </w:r>
            <w:r>
              <w:rPr>
                <w:rFonts w:eastAsia="맑은 고딕"/>
              </w:rPr>
              <w:t>A</w:t>
            </w:r>
            <w:r w:rsidRPr="00140E21">
              <w:rPr>
                <w:rFonts w:eastAsia="맑은 고딕"/>
              </w:rPr>
              <w:t>reas in which the UE is permitted to initiate communication with the network</w:t>
            </w:r>
            <w:r>
              <w:rPr>
                <w:rFonts w:eastAsia="맑은 고딕"/>
              </w:rPr>
              <w:t xml:space="preserve"> and </w:t>
            </w:r>
            <w:r w:rsidRPr="00140E21">
              <w:rPr>
                <w:rFonts w:eastAsia="맑은 고딕"/>
              </w:rPr>
              <w:t>Non-allowed areas in which the UE and the network are not allowed to initiate Service Request or SM signalling to obtain user services.</w:t>
            </w:r>
          </w:p>
        </w:tc>
      </w:tr>
      <w:tr w:rsidR="00E13DC2" w:rsidRPr="00140E21" w14:paraId="22A00B42" w14:textId="77777777" w:rsidTr="00943238">
        <w:trPr>
          <w:cantSplit/>
          <w:tblHeader/>
          <w:jc w:val="center"/>
        </w:trPr>
        <w:tc>
          <w:tcPr>
            <w:tcW w:w="1980" w:type="dxa"/>
            <w:tcBorders>
              <w:top w:val="nil"/>
              <w:left w:val="single" w:sz="4" w:space="0" w:color="auto"/>
              <w:bottom w:val="nil"/>
              <w:right w:val="single" w:sz="4" w:space="0" w:color="auto"/>
            </w:tcBorders>
            <w:shd w:val="clear" w:color="auto" w:fill="auto"/>
          </w:tcPr>
          <w:p w14:paraId="596408DD" w14:textId="77777777" w:rsidR="00E13DC2" w:rsidRPr="00140E21" w:rsidRDefault="00E13DC2" w:rsidP="0094323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DB4F121" w14:textId="77777777" w:rsidR="00E13DC2" w:rsidRPr="00140E21" w:rsidRDefault="00E13DC2" w:rsidP="00943238">
            <w:pPr>
              <w:pStyle w:val="TAL"/>
              <w:keepNext w:val="0"/>
              <w:rPr>
                <w:rFonts w:eastAsia="맑은 고딕"/>
              </w:rPr>
            </w:pPr>
            <w:r w:rsidRPr="00140E21">
              <w:rPr>
                <w:rFonts w:eastAsia="맑은 고딕"/>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51937FF0" w14:textId="77777777" w:rsidR="00E13DC2" w:rsidRPr="00140E21" w:rsidRDefault="00E13DC2" w:rsidP="00943238">
            <w:pPr>
              <w:pStyle w:val="TAL"/>
              <w:keepNext w:val="0"/>
              <w:rPr>
                <w:rFonts w:eastAsia="맑은 고딕"/>
              </w:rPr>
            </w:pPr>
            <w:r w:rsidRPr="00140E21">
              <w:rPr>
                <w:rFonts w:eastAsia="맑은 고딕"/>
              </w:rPr>
              <w:t>Defines whether UE is allowed to connect to 5GC and/or EPC for this PLMN.</w:t>
            </w:r>
          </w:p>
        </w:tc>
      </w:tr>
      <w:tr w:rsidR="00E13DC2" w:rsidRPr="00140E21" w14:paraId="734105AB" w14:textId="77777777" w:rsidTr="00943238">
        <w:trPr>
          <w:cantSplit/>
          <w:tblHeader/>
          <w:jc w:val="center"/>
        </w:trPr>
        <w:tc>
          <w:tcPr>
            <w:tcW w:w="1980" w:type="dxa"/>
            <w:tcBorders>
              <w:top w:val="nil"/>
              <w:left w:val="single" w:sz="4" w:space="0" w:color="auto"/>
              <w:bottom w:val="nil"/>
              <w:right w:val="single" w:sz="4" w:space="0" w:color="auto"/>
            </w:tcBorders>
            <w:shd w:val="clear" w:color="auto" w:fill="auto"/>
          </w:tcPr>
          <w:p w14:paraId="70DC9A1F" w14:textId="77777777" w:rsidR="00E13DC2" w:rsidRPr="00140E21" w:rsidRDefault="00E13DC2" w:rsidP="0094323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A118B79" w14:textId="77777777" w:rsidR="00E13DC2" w:rsidRPr="00140E21" w:rsidRDefault="00E13DC2" w:rsidP="00943238">
            <w:pPr>
              <w:pStyle w:val="TAL"/>
              <w:keepNext w:val="0"/>
              <w:rPr>
                <w:rFonts w:eastAsia="맑은 고딕"/>
              </w:rPr>
            </w:pPr>
            <w:r w:rsidRPr="00140E21">
              <w:rPr>
                <w:rFonts w:eastAsia="맑은 고딕"/>
              </w:rPr>
              <w:t>CAG information</w:t>
            </w:r>
          </w:p>
        </w:tc>
        <w:tc>
          <w:tcPr>
            <w:tcW w:w="4225" w:type="dxa"/>
            <w:tcBorders>
              <w:top w:val="single" w:sz="4" w:space="0" w:color="auto"/>
              <w:left w:val="single" w:sz="4" w:space="0" w:color="auto"/>
              <w:bottom w:val="single" w:sz="4" w:space="0" w:color="auto"/>
              <w:right w:val="single" w:sz="4" w:space="0" w:color="auto"/>
            </w:tcBorders>
          </w:tcPr>
          <w:p w14:paraId="6E2096AB" w14:textId="77777777" w:rsidR="00E13DC2" w:rsidRPr="00140E21" w:rsidRDefault="00E13DC2" w:rsidP="00943238">
            <w:pPr>
              <w:pStyle w:val="TAL"/>
              <w:keepNext w:val="0"/>
              <w:rPr>
                <w:rFonts w:eastAsia="맑은 고딕"/>
              </w:rPr>
            </w:pPr>
            <w:r w:rsidRPr="00140E21">
              <w:rPr>
                <w:rFonts w:eastAsia="맑은 고딕"/>
              </w:rPr>
              <w:t>The CAG information includes Allowed CAG list</w:t>
            </w:r>
            <w:r>
              <w:rPr>
                <w:rFonts w:eastAsia="맑은 고딕"/>
              </w:rPr>
              <w:t xml:space="preserve"> and </w:t>
            </w:r>
            <w:r w:rsidRPr="00140E21">
              <w:rPr>
                <w:rFonts w:eastAsia="맑은 고딕"/>
              </w:rPr>
              <w:t>optionally an indication whether the UE is only allowed to access 5GS via CAG cells</w:t>
            </w:r>
            <w:r>
              <w:rPr>
                <w:rFonts w:eastAsia="맑은 고딕"/>
              </w:rPr>
              <w:t xml:space="preserve"> and each entry in the Allowed CAG list may also be associated with time validity information as defined in clause 5.30.3 of TS 23.501 [2].</w:t>
            </w:r>
          </w:p>
        </w:tc>
      </w:tr>
      <w:tr w:rsidR="00E13DC2" w:rsidRPr="00140E21" w14:paraId="17BBB782" w14:textId="77777777" w:rsidTr="00943238">
        <w:trPr>
          <w:cantSplit/>
          <w:tblHeader/>
          <w:jc w:val="center"/>
        </w:trPr>
        <w:tc>
          <w:tcPr>
            <w:tcW w:w="1980" w:type="dxa"/>
            <w:tcBorders>
              <w:top w:val="nil"/>
              <w:left w:val="single" w:sz="4" w:space="0" w:color="auto"/>
              <w:bottom w:val="nil"/>
              <w:right w:val="single" w:sz="4" w:space="0" w:color="auto"/>
            </w:tcBorders>
            <w:shd w:val="clear" w:color="auto" w:fill="auto"/>
          </w:tcPr>
          <w:p w14:paraId="20837286" w14:textId="77777777" w:rsidR="00E13DC2" w:rsidRPr="00140E21" w:rsidRDefault="00E13DC2" w:rsidP="0094323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DCD4CD4" w14:textId="77777777" w:rsidR="00E13DC2" w:rsidRPr="00140E21" w:rsidRDefault="00E13DC2" w:rsidP="00943238">
            <w:pPr>
              <w:pStyle w:val="TAL"/>
              <w:keepNext w:val="0"/>
              <w:rPr>
                <w:rFonts w:eastAsia="맑은 고딕"/>
              </w:rPr>
            </w:pPr>
            <w:r>
              <w:rPr>
                <w:rFonts w:eastAsia="맑은 고딕"/>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78094C29" w14:textId="77777777" w:rsidR="00E13DC2" w:rsidRPr="00140E21" w:rsidRDefault="00E13DC2" w:rsidP="00943238">
            <w:pPr>
              <w:pStyle w:val="TAL"/>
              <w:keepNext w:val="0"/>
              <w:rPr>
                <w:rFonts w:eastAsia="맑은 고딕"/>
              </w:rPr>
            </w:pPr>
            <w:r>
              <w:rPr>
                <w:rFonts w:eastAsia="맑은 고딕"/>
              </w:rPr>
              <w:t>When present, indicates to the serving AMF that the CAG information in the subscription data changed and the UE must be updated.</w:t>
            </w:r>
          </w:p>
        </w:tc>
      </w:tr>
      <w:tr w:rsidR="00E13DC2" w:rsidRPr="00140E21" w14:paraId="45CEA415" w14:textId="77777777" w:rsidTr="00943238">
        <w:trPr>
          <w:cantSplit/>
          <w:tblHeader/>
          <w:jc w:val="center"/>
        </w:trPr>
        <w:tc>
          <w:tcPr>
            <w:tcW w:w="1980" w:type="dxa"/>
            <w:tcBorders>
              <w:top w:val="nil"/>
              <w:left w:val="single" w:sz="4" w:space="0" w:color="auto"/>
              <w:bottom w:val="nil"/>
              <w:right w:val="single" w:sz="4" w:space="0" w:color="auto"/>
            </w:tcBorders>
            <w:shd w:val="clear" w:color="auto" w:fill="auto"/>
          </w:tcPr>
          <w:p w14:paraId="177BBE63" w14:textId="77777777" w:rsidR="00E13DC2" w:rsidRPr="00140E21" w:rsidRDefault="00E13DC2" w:rsidP="0094323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1438C5F" w14:textId="77777777" w:rsidR="00E13DC2" w:rsidRPr="00140E21" w:rsidRDefault="00E13DC2" w:rsidP="00943238">
            <w:pPr>
              <w:pStyle w:val="TAL"/>
              <w:keepNext w:val="0"/>
              <w:rPr>
                <w:rFonts w:eastAsia="맑은 고딕"/>
              </w:rPr>
            </w:pPr>
            <w:r w:rsidRPr="00140E21">
              <w:rPr>
                <w:rFonts w:eastAsia="맑은 고딕"/>
              </w:rPr>
              <w:t>RFSP Index</w:t>
            </w:r>
          </w:p>
        </w:tc>
        <w:tc>
          <w:tcPr>
            <w:tcW w:w="4225" w:type="dxa"/>
            <w:tcBorders>
              <w:top w:val="single" w:sz="4" w:space="0" w:color="auto"/>
              <w:left w:val="single" w:sz="4" w:space="0" w:color="auto"/>
              <w:bottom w:val="single" w:sz="4" w:space="0" w:color="auto"/>
              <w:right w:val="single" w:sz="4" w:space="0" w:color="auto"/>
            </w:tcBorders>
          </w:tcPr>
          <w:p w14:paraId="176CD907" w14:textId="77777777" w:rsidR="00E13DC2" w:rsidRPr="00140E21" w:rsidRDefault="00E13DC2" w:rsidP="00943238">
            <w:pPr>
              <w:pStyle w:val="TAL"/>
              <w:keepNext w:val="0"/>
              <w:rPr>
                <w:rFonts w:eastAsia="맑은 고딕"/>
              </w:rPr>
            </w:pPr>
            <w:r w:rsidRPr="00140E21">
              <w:rPr>
                <w:rFonts w:eastAsia="맑은 고딕"/>
              </w:rPr>
              <w:t>An index to specific RRM configuration in the NG-RAN.</w:t>
            </w:r>
          </w:p>
        </w:tc>
      </w:tr>
      <w:tr w:rsidR="00E13DC2" w:rsidRPr="00140E21" w14:paraId="7CBF6004" w14:textId="77777777" w:rsidTr="00943238">
        <w:trPr>
          <w:cantSplit/>
          <w:tblHeader/>
          <w:jc w:val="center"/>
        </w:trPr>
        <w:tc>
          <w:tcPr>
            <w:tcW w:w="1980" w:type="dxa"/>
            <w:tcBorders>
              <w:top w:val="nil"/>
              <w:left w:val="single" w:sz="4" w:space="0" w:color="auto"/>
              <w:bottom w:val="nil"/>
              <w:right w:val="single" w:sz="4" w:space="0" w:color="auto"/>
            </w:tcBorders>
            <w:shd w:val="clear" w:color="auto" w:fill="auto"/>
          </w:tcPr>
          <w:p w14:paraId="237983FF" w14:textId="77777777" w:rsidR="00E13DC2" w:rsidRPr="00140E21" w:rsidRDefault="00E13DC2" w:rsidP="0094323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7C99F03" w14:textId="77777777" w:rsidR="00E13DC2" w:rsidRPr="00140E21" w:rsidRDefault="00E13DC2" w:rsidP="00943238">
            <w:pPr>
              <w:pStyle w:val="TAL"/>
              <w:keepNext w:val="0"/>
              <w:rPr>
                <w:rFonts w:eastAsia="맑은 고딕"/>
              </w:rPr>
            </w:pPr>
            <w:r w:rsidRPr="00140E21">
              <w:rPr>
                <w:rFonts w:eastAsia="맑은 고딕"/>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5CE5F39B" w14:textId="77777777" w:rsidR="00E13DC2" w:rsidRPr="00140E21" w:rsidRDefault="00E13DC2" w:rsidP="00943238">
            <w:pPr>
              <w:pStyle w:val="TAL"/>
              <w:keepNext w:val="0"/>
              <w:rPr>
                <w:rFonts w:eastAsia="맑은 고딕"/>
              </w:rPr>
            </w:pPr>
            <w:r w:rsidRPr="00140E21">
              <w:rPr>
                <w:rFonts w:eastAsia="맑은 고딕"/>
              </w:rPr>
              <w:t>Indicates a subscribed Periodic Registration Timer value</w:t>
            </w:r>
            <w:r>
              <w:rPr>
                <w:rFonts w:eastAsia="맑은 고딕"/>
              </w:rPr>
              <w:t>, which may be influenced by e.g. network configuration parameter as specified in clause 4.15.6.3a</w:t>
            </w:r>
            <w:r w:rsidRPr="00140E21">
              <w:rPr>
                <w:rFonts w:eastAsia="맑은 고딕"/>
              </w:rPr>
              <w:t>.</w:t>
            </w:r>
          </w:p>
        </w:tc>
      </w:tr>
      <w:tr w:rsidR="00E13DC2" w:rsidRPr="00140E21" w14:paraId="1B171B99" w14:textId="77777777" w:rsidTr="00943238">
        <w:trPr>
          <w:cantSplit/>
          <w:tblHeader/>
          <w:jc w:val="center"/>
        </w:trPr>
        <w:tc>
          <w:tcPr>
            <w:tcW w:w="1980" w:type="dxa"/>
            <w:tcBorders>
              <w:top w:val="nil"/>
              <w:left w:val="single" w:sz="4" w:space="0" w:color="auto"/>
              <w:bottom w:val="nil"/>
              <w:right w:val="single" w:sz="4" w:space="0" w:color="auto"/>
            </w:tcBorders>
            <w:shd w:val="clear" w:color="auto" w:fill="auto"/>
          </w:tcPr>
          <w:p w14:paraId="54D36A12" w14:textId="77777777" w:rsidR="00E13DC2" w:rsidRPr="00140E21" w:rsidRDefault="00E13DC2" w:rsidP="0094323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D990EAD" w14:textId="77777777" w:rsidR="00E13DC2" w:rsidRPr="00140E21" w:rsidRDefault="00E13DC2" w:rsidP="00943238">
            <w:pPr>
              <w:pStyle w:val="TAL"/>
              <w:keepNext w:val="0"/>
              <w:rPr>
                <w:rFonts w:eastAsia="맑은 고딕"/>
              </w:rPr>
            </w:pPr>
            <w:r>
              <w:rPr>
                <w:rFonts w:eastAsia="맑은 고딕"/>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03D4F066" w14:textId="77777777" w:rsidR="00E13DC2" w:rsidRPr="00140E21" w:rsidRDefault="00E13DC2" w:rsidP="00943238">
            <w:pPr>
              <w:pStyle w:val="TAL"/>
              <w:keepNext w:val="0"/>
              <w:rPr>
                <w:rFonts w:eastAsia="맑은 고딕"/>
              </w:rPr>
            </w:pPr>
            <w:r>
              <w:rPr>
                <w:rFonts w:eastAsia="맑은 고딕"/>
              </w:rPr>
              <w:t>Indicates a subscribed active time value, which may be influenced by e.g. network configuration parameter as specified in clause 4.15.6.3a.</w:t>
            </w:r>
          </w:p>
        </w:tc>
      </w:tr>
      <w:tr w:rsidR="00E13DC2" w:rsidRPr="00140E21" w14:paraId="4C2C4056" w14:textId="77777777" w:rsidTr="00943238">
        <w:trPr>
          <w:cantSplit/>
          <w:tblHeader/>
          <w:jc w:val="center"/>
        </w:trPr>
        <w:tc>
          <w:tcPr>
            <w:tcW w:w="1980" w:type="dxa"/>
            <w:tcBorders>
              <w:top w:val="nil"/>
              <w:left w:val="single" w:sz="4" w:space="0" w:color="auto"/>
              <w:bottom w:val="nil"/>
              <w:right w:val="single" w:sz="4" w:space="0" w:color="auto"/>
            </w:tcBorders>
            <w:shd w:val="clear" w:color="auto" w:fill="auto"/>
          </w:tcPr>
          <w:p w14:paraId="608A8C4E" w14:textId="77777777" w:rsidR="00E13DC2" w:rsidRPr="00140E21" w:rsidRDefault="00E13DC2" w:rsidP="0094323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E35705E" w14:textId="77777777" w:rsidR="00E13DC2" w:rsidRPr="00140E21" w:rsidRDefault="00E13DC2" w:rsidP="00943238">
            <w:pPr>
              <w:pStyle w:val="TAL"/>
              <w:keepNext w:val="0"/>
              <w:rPr>
                <w:rFonts w:eastAsia="맑은 고딕"/>
              </w:rPr>
            </w:pPr>
            <w:r w:rsidRPr="00140E21">
              <w:rPr>
                <w:rFonts w:eastAsia="맑은 고딕"/>
              </w:rPr>
              <w:t>MPS priority</w:t>
            </w:r>
          </w:p>
        </w:tc>
        <w:tc>
          <w:tcPr>
            <w:tcW w:w="4225" w:type="dxa"/>
            <w:tcBorders>
              <w:top w:val="single" w:sz="4" w:space="0" w:color="auto"/>
              <w:left w:val="single" w:sz="4" w:space="0" w:color="auto"/>
              <w:bottom w:val="single" w:sz="4" w:space="0" w:color="auto"/>
              <w:right w:val="single" w:sz="4" w:space="0" w:color="auto"/>
            </w:tcBorders>
          </w:tcPr>
          <w:p w14:paraId="23248C6F" w14:textId="77777777" w:rsidR="00E13DC2" w:rsidRPr="00140E21" w:rsidRDefault="00E13DC2" w:rsidP="00943238">
            <w:pPr>
              <w:pStyle w:val="TAL"/>
              <w:keepNext w:val="0"/>
              <w:rPr>
                <w:rFonts w:eastAsia="맑은 고딕"/>
              </w:rPr>
            </w:pPr>
            <w:r w:rsidRPr="00140E21">
              <w:rPr>
                <w:rFonts w:eastAsia="맑은 고딕"/>
              </w:rPr>
              <w:t>Indicates the user is subscribed to MPS as indicated in</w:t>
            </w:r>
            <w:r>
              <w:rPr>
                <w:rFonts w:eastAsia="맑은 고딕"/>
              </w:rPr>
              <w:t xml:space="preserve"> clause</w:t>
            </w:r>
            <w:r w:rsidRPr="00140E21">
              <w:rPr>
                <w:rFonts w:eastAsia="맑은 고딕"/>
              </w:rPr>
              <w:t xml:space="preserve"> 5.16.5 </w:t>
            </w:r>
            <w:r>
              <w:rPr>
                <w:rFonts w:eastAsia="맑은 고딕"/>
              </w:rPr>
              <w:t xml:space="preserve">of </w:t>
            </w:r>
            <w:r w:rsidRPr="00140E21">
              <w:rPr>
                <w:rFonts w:eastAsia="맑은 고딕"/>
              </w:rPr>
              <w:t>TS 23.501 [2].</w:t>
            </w:r>
          </w:p>
        </w:tc>
      </w:tr>
      <w:tr w:rsidR="00E13DC2" w:rsidRPr="00140E21" w14:paraId="7675A7CB" w14:textId="77777777" w:rsidTr="00943238">
        <w:trPr>
          <w:cantSplit/>
          <w:tblHeader/>
          <w:jc w:val="center"/>
        </w:trPr>
        <w:tc>
          <w:tcPr>
            <w:tcW w:w="1980" w:type="dxa"/>
            <w:tcBorders>
              <w:top w:val="nil"/>
              <w:left w:val="single" w:sz="4" w:space="0" w:color="auto"/>
              <w:bottom w:val="nil"/>
              <w:right w:val="single" w:sz="4" w:space="0" w:color="auto"/>
            </w:tcBorders>
            <w:shd w:val="clear" w:color="auto" w:fill="auto"/>
          </w:tcPr>
          <w:p w14:paraId="58ACFE0E" w14:textId="77777777" w:rsidR="00E13DC2" w:rsidRPr="00140E21" w:rsidRDefault="00E13DC2" w:rsidP="0094323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F9B3E9E" w14:textId="77777777" w:rsidR="00E13DC2" w:rsidRPr="00140E21" w:rsidRDefault="00E13DC2" w:rsidP="00943238">
            <w:pPr>
              <w:pStyle w:val="TAL"/>
              <w:keepNext w:val="0"/>
              <w:rPr>
                <w:rFonts w:eastAsia="맑은 고딕"/>
              </w:rPr>
            </w:pPr>
            <w:r>
              <w:rPr>
                <w:rFonts w:eastAsia="맑은 고딕"/>
              </w:rPr>
              <w:t>MPS for Messaging indication</w:t>
            </w:r>
          </w:p>
        </w:tc>
        <w:tc>
          <w:tcPr>
            <w:tcW w:w="4225" w:type="dxa"/>
            <w:tcBorders>
              <w:top w:val="single" w:sz="4" w:space="0" w:color="auto"/>
              <w:left w:val="single" w:sz="4" w:space="0" w:color="auto"/>
              <w:bottom w:val="single" w:sz="4" w:space="0" w:color="auto"/>
              <w:right w:val="single" w:sz="4" w:space="0" w:color="auto"/>
            </w:tcBorders>
          </w:tcPr>
          <w:p w14:paraId="01BE23F2" w14:textId="77777777" w:rsidR="00E13DC2" w:rsidRPr="00140E21" w:rsidRDefault="00E13DC2" w:rsidP="00943238">
            <w:pPr>
              <w:pStyle w:val="TAL"/>
              <w:keepNext w:val="0"/>
              <w:rPr>
                <w:rFonts w:eastAsia="맑은 고딕"/>
              </w:rPr>
            </w:pPr>
            <w:r>
              <w:rPr>
                <w:rFonts w:eastAsia="맑은 고딕"/>
              </w:rPr>
              <w:t>Indicates whether the user has MPS for Messaging set (enabled)/cleared (disabled) as described in clause 5.16.5 of TS 23.501 [2]. This parameter is valid only when the MPS priority parameter is set and UE is allowed to use the SMS service.</w:t>
            </w:r>
          </w:p>
        </w:tc>
      </w:tr>
      <w:tr w:rsidR="00E13DC2" w:rsidRPr="00140E21" w14:paraId="737F4830" w14:textId="77777777" w:rsidTr="00943238">
        <w:trPr>
          <w:cantSplit/>
          <w:tblHeader/>
          <w:jc w:val="center"/>
        </w:trPr>
        <w:tc>
          <w:tcPr>
            <w:tcW w:w="1980" w:type="dxa"/>
            <w:tcBorders>
              <w:top w:val="nil"/>
              <w:left w:val="single" w:sz="4" w:space="0" w:color="auto"/>
              <w:bottom w:val="nil"/>
              <w:right w:val="single" w:sz="4" w:space="0" w:color="auto"/>
            </w:tcBorders>
            <w:shd w:val="clear" w:color="auto" w:fill="auto"/>
          </w:tcPr>
          <w:p w14:paraId="1AB30F63" w14:textId="77777777" w:rsidR="00E13DC2" w:rsidRPr="00140E21" w:rsidRDefault="00E13DC2" w:rsidP="0094323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261FE16" w14:textId="77777777" w:rsidR="00E13DC2" w:rsidRPr="00140E21" w:rsidRDefault="00E13DC2" w:rsidP="00943238">
            <w:pPr>
              <w:pStyle w:val="TAL"/>
              <w:keepNext w:val="0"/>
              <w:rPr>
                <w:rFonts w:eastAsia="맑은 고딕"/>
              </w:rPr>
            </w:pPr>
            <w:r w:rsidRPr="00140E21">
              <w:rPr>
                <w:rFonts w:eastAsia="맑은 고딕"/>
              </w:rPr>
              <w:t>MCX priority</w:t>
            </w:r>
          </w:p>
        </w:tc>
        <w:tc>
          <w:tcPr>
            <w:tcW w:w="4225" w:type="dxa"/>
            <w:tcBorders>
              <w:top w:val="single" w:sz="4" w:space="0" w:color="auto"/>
              <w:left w:val="single" w:sz="4" w:space="0" w:color="auto"/>
              <w:bottom w:val="single" w:sz="4" w:space="0" w:color="auto"/>
              <w:right w:val="single" w:sz="4" w:space="0" w:color="auto"/>
            </w:tcBorders>
          </w:tcPr>
          <w:p w14:paraId="645D89E0" w14:textId="77777777" w:rsidR="00E13DC2" w:rsidRPr="00140E21" w:rsidRDefault="00E13DC2" w:rsidP="00943238">
            <w:pPr>
              <w:pStyle w:val="TAL"/>
              <w:keepNext w:val="0"/>
              <w:rPr>
                <w:rFonts w:eastAsia="맑은 고딕"/>
              </w:rPr>
            </w:pPr>
            <w:r w:rsidRPr="00140E21">
              <w:rPr>
                <w:rFonts w:eastAsia="맑은 고딕"/>
              </w:rPr>
              <w:t>Indicates the user is subscribed to MCX as indicated in</w:t>
            </w:r>
            <w:r>
              <w:rPr>
                <w:rFonts w:eastAsia="맑은 고딕"/>
              </w:rPr>
              <w:t xml:space="preserve"> clause</w:t>
            </w:r>
            <w:r w:rsidRPr="00140E21">
              <w:rPr>
                <w:rFonts w:eastAsia="맑은 고딕"/>
              </w:rPr>
              <w:t xml:space="preserve"> 5.16.6 </w:t>
            </w:r>
            <w:r>
              <w:rPr>
                <w:rFonts w:eastAsia="맑은 고딕"/>
              </w:rPr>
              <w:t xml:space="preserve">of </w:t>
            </w:r>
            <w:r w:rsidRPr="00140E21">
              <w:rPr>
                <w:rFonts w:eastAsia="맑은 고딕"/>
              </w:rPr>
              <w:t>TS 23.501 [2].</w:t>
            </w:r>
          </w:p>
        </w:tc>
      </w:tr>
      <w:tr w:rsidR="00E13DC2" w:rsidRPr="00140E21" w14:paraId="078DB656" w14:textId="77777777" w:rsidTr="00943238">
        <w:trPr>
          <w:cantSplit/>
          <w:tblHeader/>
          <w:jc w:val="center"/>
        </w:trPr>
        <w:tc>
          <w:tcPr>
            <w:tcW w:w="1980" w:type="dxa"/>
            <w:tcBorders>
              <w:top w:val="nil"/>
              <w:left w:val="single" w:sz="4" w:space="0" w:color="auto"/>
              <w:bottom w:val="nil"/>
              <w:right w:val="single" w:sz="4" w:space="0" w:color="auto"/>
            </w:tcBorders>
            <w:shd w:val="clear" w:color="auto" w:fill="auto"/>
          </w:tcPr>
          <w:p w14:paraId="75015644" w14:textId="77777777" w:rsidR="00E13DC2" w:rsidRPr="00140E21" w:rsidRDefault="00E13DC2" w:rsidP="0094323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F576038" w14:textId="77777777" w:rsidR="00E13DC2" w:rsidRPr="00140E21" w:rsidRDefault="00E13DC2" w:rsidP="00943238">
            <w:pPr>
              <w:pStyle w:val="TAL"/>
              <w:keepNext w:val="0"/>
              <w:rPr>
                <w:rFonts w:eastAsia="맑은 고딕"/>
              </w:rPr>
            </w:pPr>
            <w:r w:rsidRPr="00140E21">
              <w:rPr>
                <w:rFonts w:eastAsia="맑은 고딕"/>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66132560" w14:textId="77777777" w:rsidR="00E13DC2" w:rsidRPr="00140E21" w:rsidRDefault="00E13DC2" w:rsidP="00943238">
            <w:pPr>
              <w:pStyle w:val="TAL"/>
              <w:keepNext w:val="0"/>
              <w:rPr>
                <w:rFonts w:eastAsia="맑은 고딕"/>
              </w:rPr>
            </w:pPr>
            <w:r w:rsidRPr="00140E21">
              <w:rPr>
                <w:rFonts w:eastAsia="맑은 고딕"/>
              </w:rPr>
              <w:t>Information on expected UE movement and communication characteristics. See clause 4.15.6.3</w:t>
            </w:r>
          </w:p>
        </w:tc>
      </w:tr>
      <w:tr w:rsidR="00E13DC2" w:rsidRPr="00140E21" w14:paraId="766A39A9" w14:textId="77777777" w:rsidTr="00943238">
        <w:trPr>
          <w:cantSplit/>
          <w:tblHeader/>
          <w:jc w:val="center"/>
        </w:trPr>
        <w:tc>
          <w:tcPr>
            <w:tcW w:w="1980" w:type="dxa"/>
            <w:tcBorders>
              <w:top w:val="nil"/>
              <w:left w:val="single" w:sz="4" w:space="0" w:color="auto"/>
              <w:bottom w:val="nil"/>
              <w:right w:val="single" w:sz="4" w:space="0" w:color="auto"/>
            </w:tcBorders>
            <w:shd w:val="clear" w:color="auto" w:fill="auto"/>
          </w:tcPr>
          <w:p w14:paraId="6298A847" w14:textId="77777777" w:rsidR="00E13DC2" w:rsidRPr="00140E21" w:rsidRDefault="00E13DC2" w:rsidP="0094323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57C9DFD" w14:textId="77777777" w:rsidR="00E13DC2" w:rsidRPr="00140E21" w:rsidRDefault="00E13DC2" w:rsidP="00943238">
            <w:pPr>
              <w:pStyle w:val="TAL"/>
              <w:keepNext w:val="0"/>
              <w:rPr>
                <w:rFonts w:eastAsia="맑은 고딕"/>
              </w:rPr>
            </w:pPr>
            <w:r w:rsidRPr="00140E21">
              <w:rPr>
                <w:rFonts w:eastAsia="맑은 고딕"/>
              </w:rPr>
              <w:t>Steering of Roaming</w:t>
            </w:r>
          </w:p>
        </w:tc>
        <w:tc>
          <w:tcPr>
            <w:tcW w:w="4225" w:type="dxa"/>
            <w:tcBorders>
              <w:top w:val="single" w:sz="4" w:space="0" w:color="auto"/>
              <w:left w:val="single" w:sz="4" w:space="0" w:color="auto"/>
              <w:bottom w:val="single" w:sz="4" w:space="0" w:color="auto"/>
              <w:right w:val="single" w:sz="4" w:space="0" w:color="auto"/>
            </w:tcBorders>
          </w:tcPr>
          <w:p w14:paraId="68C59F7E" w14:textId="77777777" w:rsidR="00E13DC2" w:rsidRPr="00140E21" w:rsidRDefault="00E13DC2" w:rsidP="00943238">
            <w:pPr>
              <w:pStyle w:val="TAL"/>
              <w:keepNext w:val="0"/>
              <w:rPr>
                <w:rFonts w:eastAsia="맑은 고딕"/>
              </w:rPr>
            </w:pPr>
            <w:r w:rsidRPr="00140E21">
              <w:rPr>
                <w:rFonts w:eastAsia="맑은 고딕"/>
              </w:rPr>
              <w:t>List of preferred PLMN/access technology combinations</w:t>
            </w:r>
            <w:r>
              <w:rPr>
                <w:rFonts w:eastAsia="맑은 고딕"/>
              </w:rPr>
              <w:t xml:space="preserve"> and/or Credentials Holder controlled prioritized lists of preferred SNPNs and GINs and/or Credentials Holder controlled prioritized lists of preferred SNPNs and GINs for accessing Localized Services (see NOTE 21)</w:t>
            </w:r>
            <w:r w:rsidRPr="00140E21">
              <w:rPr>
                <w:rFonts w:eastAsia="맑은 고딕"/>
              </w:rPr>
              <w:t xml:space="preserve"> or HPLMN</w:t>
            </w:r>
            <w:r>
              <w:rPr>
                <w:rFonts w:eastAsia="맑은 고딕"/>
              </w:rPr>
              <w:t>/Credentials Holder</w:t>
            </w:r>
            <w:r w:rsidRPr="00140E21">
              <w:rPr>
                <w:rFonts w:eastAsia="맑은 고딕"/>
              </w:rPr>
              <w:t xml:space="preserve"> indication that no change of</w:t>
            </w:r>
            <w:r>
              <w:rPr>
                <w:rFonts w:eastAsia="맑은 고딕"/>
              </w:rPr>
              <w:t xml:space="preserve"> the above list(s)</w:t>
            </w:r>
            <w:r w:rsidRPr="00140E21">
              <w:rPr>
                <w:rFonts w:eastAsia="맑은 고딕"/>
              </w:rPr>
              <w:t xml:space="preserve"> stored in the UE is needed (see NOTE 3).</w:t>
            </w:r>
          </w:p>
          <w:p w14:paraId="0084818A" w14:textId="77777777" w:rsidR="00E13DC2" w:rsidRPr="00140E21" w:rsidRDefault="00E13DC2" w:rsidP="00943238">
            <w:pPr>
              <w:pStyle w:val="TAL"/>
              <w:keepNext w:val="0"/>
              <w:rPr>
                <w:rFonts w:eastAsia="맑은 고딕"/>
              </w:rPr>
            </w:pPr>
            <w:r w:rsidRPr="00140E21">
              <w:rPr>
                <w:rFonts w:eastAsia="맑은 고딕"/>
              </w:rPr>
              <w:t>Optionally includes an indication that the UDM requests an acknowledgement of the reception of this information from the UE.</w:t>
            </w:r>
          </w:p>
        </w:tc>
      </w:tr>
      <w:tr w:rsidR="00E13DC2" w:rsidRPr="00140E21" w14:paraId="6EA65CDD" w14:textId="77777777" w:rsidTr="00943238">
        <w:trPr>
          <w:cantSplit/>
          <w:tblHeader/>
          <w:jc w:val="center"/>
        </w:trPr>
        <w:tc>
          <w:tcPr>
            <w:tcW w:w="1980" w:type="dxa"/>
            <w:tcBorders>
              <w:top w:val="nil"/>
              <w:left w:val="single" w:sz="4" w:space="0" w:color="auto"/>
              <w:bottom w:val="nil"/>
              <w:right w:val="single" w:sz="4" w:space="0" w:color="auto"/>
            </w:tcBorders>
            <w:shd w:val="clear" w:color="auto" w:fill="auto"/>
          </w:tcPr>
          <w:p w14:paraId="643300E1" w14:textId="77777777" w:rsidR="00E13DC2" w:rsidRPr="00140E21" w:rsidRDefault="00E13DC2" w:rsidP="0094323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3B5A01E" w14:textId="77777777" w:rsidR="00E13DC2" w:rsidRPr="00140E21" w:rsidRDefault="00E13DC2" w:rsidP="00943238">
            <w:pPr>
              <w:pStyle w:val="TAL"/>
              <w:keepNext w:val="0"/>
              <w:rPr>
                <w:rFonts w:eastAsia="맑은 고딕"/>
              </w:rPr>
            </w:pPr>
            <w:r>
              <w:rPr>
                <w:rFonts w:eastAsia="맑은 고딕"/>
              </w:rPr>
              <w:t>SoR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39CC5359" w14:textId="77777777" w:rsidR="00E13DC2" w:rsidRPr="00140E21" w:rsidRDefault="00E13DC2" w:rsidP="00943238">
            <w:pPr>
              <w:pStyle w:val="TAL"/>
              <w:keepNext w:val="0"/>
              <w:rPr>
                <w:rFonts w:eastAsia="맑은 고딕"/>
              </w:rPr>
            </w:pPr>
            <w:r>
              <w:rPr>
                <w:rFonts w:eastAsia="맑은 고딕"/>
              </w:rPr>
              <w:t>An indication whether the UDM requests the AMF to retrieve SoR information when the UE performs Registration with NAS Registration Type "Initial Registration".</w:t>
            </w:r>
          </w:p>
        </w:tc>
      </w:tr>
      <w:tr w:rsidR="00E13DC2" w:rsidRPr="00140E21" w14:paraId="5303D151" w14:textId="77777777" w:rsidTr="00943238">
        <w:trPr>
          <w:cantSplit/>
          <w:tblHeader/>
          <w:jc w:val="center"/>
        </w:trPr>
        <w:tc>
          <w:tcPr>
            <w:tcW w:w="1980" w:type="dxa"/>
            <w:tcBorders>
              <w:top w:val="nil"/>
              <w:left w:val="single" w:sz="4" w:space="0" w:color="auto"/>
              <w:bottom w:val="nil"/>
              <w:right w:val="single" w:sz="4" w:space="0" w:color="auto"/>
            </w:tcBorders>
            <w:shd w:val="clear" w:color="auto" w:fill="auto"/>
          </w:tcPr>
          <w:p w14:paraId="7F457AD3" w14:textId="77777777" w:rsidR="00E13DC2" w:rsidRPr="00140E21" w:rsidRDefault="00E13DC2" w:rsidP="0094323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785EA43" w14:textId="77777777" w:rsidR="00E13DC2" w:rsidRPr="00140E21" w:rsidRDefault="00E13DC2" w:rsidP="00943238">
            <w:pPr>
              <w:pStyle w:val="TAL"/>
              <w:keepNext w:val="0"/>
              <w:rPr>
                <w:rFonts w:eastAsia="맑은 고딕"/>
              </w:rPr>
            </w:pPr>
            <w:r>
              <w:rPr>
                <w:rFonts w:eastAsia="맑은 고딕"/>
              </w:rPr>
              <w:t>SoR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5778DEAF" w14:textId="77777777" w:rsidR="00E13DC2" w:rsidRPr="00140E21" w:rsidRDefault="00E13DC2" w:rsidP="00943238">
            <w:pPr>
              <w:pStyle w:val="TAL"/>
              <w:keepNext w:val="0"/>
              <w:rPr>
                <w:rFonts w:eastAsia="맑은 고딕"/>
              </w:rPr>
            </w:pPr>
            <w:r>
              <w:rPr>
                <w:rFonts w:eastAsia="맑은 고딕"/>
              </w:rPr>
              <w:t>An indication whether the UDM requests the AMF to retrieve SoR information when the UE performs Registration with NAS Registration Type "Emergency Registration".</w:t>
            </w:r>
          </w:p>
        </w:tc>
      </w:tr>
      <w:tr w:rsidR="00E13DC2" w:rsidRPr="00140E21" w14:paraId="7AA4B2F1" w14:textId="77777777" w:rsidTr="00943238">
        <w:trPr>
          <w:cantSplit/>
          <w:tblHeader/>
          <w:jc w:val="center"/>
        </w:trPr>
        <w:tc>
          <w:tcPr>
            <w:tcW w:w="1980" w:type="dxa"/>
            <w:tcBorders>
              <w:top w:val="nil"/>
              <w:left w:val="single" w:sz="4" w:space="0" w:color="auto"/>
              <w:bottom w:val="nil"/>
              <w:right w:val="single" w:sz="4" w:space="0" w:color="auto"/>
            </w:tcBorders>
            <w:shd w:val="clear" w:color="auto" w:fill="auto"/>
          </w:tcPr>
          <w:p w14:paraId="5481DFEC" w14:textId="77777777" w:rsidR="00E13DC2" w:rsidRPr="00140E21" w:rsidRDefault="00E13DC2" w:rsidP="0094323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578563A" w14:textId="77777777" w:rsidR="00E13DC2" w:rsidRPr="00140E21" w:rsidRDefault="00E13DC2" w:rsidP="00943238">
            <w:pPr>
              <w:pStyle w:val="TAL"/>
              <w:keepNext w:val="0"/>
              <w:rPr>
                <w:rFonts w:eastAsia="맑은 고딕"/>
              </w:rPr>
            </w:pPr>
            <w:r w:rsidRPr="00140E21">
              <w:rPr>
                <w:rFonts w:eastAsia="맑은 고딕"/>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44909B5A" w14:textId="77777777" w:rsidR="00E13DC2" w:rsidRPr="00140E21" w:rsidRDefault="00E13DC2" w:rsidP="00943238">
            <w:pPr>
              <w:pStyle w:val="TAL"/>
              <w:keepNext w:val="0"/>
              <w:rPr>
                <w:rFonts w:eastAsia="맑은 고딕"/>
              </w:rPr>
            </w:pPr>
            <w:r w:rsidRPr="00140E21">
              <w:rPr>
                <w:rFonts w:eastAsia="맑은 고딕"/>
              </w:rPr>
              <w:t>When present, indicates to the serving AMF that the subscription data for network slicing changed and the UE configuration must be updated.</w:t>
            </w:r>
          </w:p>
        </w:tc>
      </w:tr>
      <w:tr w:rsidR="00E13DC2" w:rsidRPr="00140E21" w14:paraId="5DB6937C" w14:textId="77777777" w:rsidTr="00943238">
        <w:trPr>
          <w:cantSplit/>
          <w:tblHeader/>
          <w:jc w:val="center"/>
        </w:trPr>
        <w:tc>
          <w:tcPr>
            <w:tcW w:w="1980" w:type="dxa"/>
            <w:tcBorders>
              <w:top w:val="nil"/>
              <w:left w:val="single" w:sz="4" w:space="0" w:color="auto"/>
              <w:bottom w:val="nil"/>
              <w:right w:val="single" w:sz="4" w:space="0" w:color="auto"/>
            </w:tcBorders>
            <w:shd w:val="clear" w:color="auto" w:fill="auto"/>
          </w:tcPr>
          <w:p w14:paraId="1B71D34B" w14:textId="77777777" w:rsidR="00E13DC2" w:rsidRPr="00140E21" w:rsidRDefault="00E13DC2" w:rsidP="0094323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8C3B4F1" w14:textId="77777777" w:rsidR="00E13DC2" w:rsidRPr="00140E21" w:rsidRDefault="00E13DC2" w:rsidP="00943238">
            <w:pPr>
              <w:pStyle w:val="TAL"/>
              <w:keepNext w:val="0"/>
              <w:rPr>
                <w:rFonts w:eastAsia="맑은 고딕"/>
              </w:rPr>
            </w:pPr>
            <w:r>
              <w:rPr>
                <w:rFonts w:eastAsia="맑은 고딕"/>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07017372" w14:textId="77777777" w:rsidR="00E13DC2" w:rsidRPr="00140E21" w:rsidRDefault="00E13DC2" w:rsidP="00943238">
            <w:pPr>
              <w:pStyle w:val="TAL"/>
              <w:keepNext w:val="0"/>
              <w:rPr>
                <w:rFonts w:eastAsia="맑은 고딕"/>
              </w:rPr>
            </w:pPr>
            <w:r>
              <w:rPr>
                <w:rFonts w:eastAsia="맑은 고딕"/>
              </w:rPr>
              <w:t>Indicates the AMF to provide the UE with the full set of subscribed S-NSSAIs even if they do not share a common NSSRG.</w:t>
            </w:r>
          </w:p>
        </w:tc>
      </w:tr>
      <w:tr w:rsidR="00E13DC2" w:rsidRPr="00140E21" w14:paraId="22ECE58D" w14:textId="77777777" w:rsidTr="00943238">
        <w:trPr>
          <w:cantSplit/>
          <w:tblHeader/>
          <w:jc w:val="center"/>
        </w:trPr>
        <w:tc>
          <w:tcPr>
            <w:tcW w:w="1980" w:type="dxa"/>
            <w:tcBorders>
              <w:top w:val="nil"/>
              <w:left w:val="single" w:sz="4" w:space="0" w:color="auto"/>
              <w:bottom w:val="nil"/>
              <w:right w:val="single" w:sz="4" w:space="0" w:color="auto"/>
            </w:tcBorders>
            <w:shd w:val="clear" w:color="auto" w:fill="auto"/>
          </w:tcPr>
          <w:p w14:paraId="4044E94B" w14:textId="77777777" w:rsidR="00E13DC2" w:rsidRPr="00140E21" w:rsidRDefault="00E13DC2" w:rsidP="0094323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EB6B5A5" w14:textId="77777777" w:rsidR="00E13DC2" w:rsidRPr="00140E21" w:rsidRDefault="00E13DC2" w:rsidP="00943238">
            <w:pPr>
              <w:pStyle w:val="TAL"/>
              <w:keepNext w:val="0"/>
              <w:rPr>
                <w:rFonts w:eastAsia="맑은 고딕"/>
              </w:rPr>
            </w:pPr>
            <w:r w:rsidRPr="00140E21">
              <w:rPr>
                <w:rFonts w:eastAsia="맑은 고딕"/>
              </w:rPr>
              <w:t>Tracing Requirements</w:t>
            </w:r>
          </w:p>
        </w:tc>
        <w:tc>
          <w:tcPr>
            <w:tcW w:w="4225" w:type="dxa"/>
            <w:tcBorders>
              <w:top w:val="single" w:sz="4" w:space="0" w:color="auto"/>
              <w:left w:val="single" w:sz="4" w:space="0" w:color="auto"/>
              <w:bottom w:val="single" w:sz="4" w:space="0" w:color="auto"/>
              <w:right w:val="single" w:sz="4" w:space="0" w:color="auto"/>
            </w:tcBorders>
          </w:tcPr>
          <w:p w14:paraId="326334CA" w14:textId="77777777" w:rsidR="00E13DC2" w:rsidRPr="00140E21" w:rsidRDefault="00E13DC2" w:rsidP="00943238">
            <w:pPr>
              <w:pStyle w:val="TAL"/>
              <w:keepNext w:val="0"/>
              <w:rPr>
                <w:rFonts w:eastAsia="맑은 고딕"/>
              </w:rPr>
            </w:pPr>
            <w:r w:rsidRPr="00140E21">
              <w:rPr>
                <w:rFonts w:eastAsia="맑은 고딕"/>
              </w:rPr>
              <w:t>Trace requirements about a UE (e.g. trace reference, address of the Trace Collection Entity, etc.) is defined in TS 32.421 [39].</w:t>
            </w:r>
          </w:p>
        </w:tc>
      </w:tr>
      <w:tr w:rsidR="00E13DC2" w:rsidRPr="00140E21" w14:paraId="1AF598FC" w14:textId="77777777" w:rsidTr="00943238">
        <w:trPr>
          <w:cantSplit/>
          <w:tblHeader/>
          <w:jc w:val="center"/>
        </w:trPr>
        <w:tc>
          <w:tcPr>
            <w:tcW w:w="1980" w:type="dxa"/>
            <w:tcBorders>
              <w:top w:val="nil"/>
              <w:left w:val="single" w:sz="4" w:space="0" w:color="auto"/>
              <w:bottom w:val="nil"/>
              <w:right w:val="single" w:sz="4" w:space="0" w:color="auto"/>
            </w:tcBorders>
            <w:shd w:val="clear" w:color="auto" w:fill="auto"/>
          </w:tcPr>
          <w:p w14:paraId="752F2697" w14:textId="77777777" w:rsidR="00E13DC2" w:rsidRPr="00140E21" w:rsidRDefault="00E13DC2" w:rsidP="0094323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CE85CED" w14:textId="77777777" w:rsidR="00E13DC2" w:rsidRPr="00140E21" w:rsidRDefault="00E13DC2" w:rsidP="00943238">
            <w:pPr>
              <w:pStyle w:val="TAL"/>
              <w:keepNext w:val="0"/>
              <w:rPr>
                <w:rFonts w:eastAsia="맑은 고딕"/>
              </w:rPr>
            </w:pPr>
            <w:r w:rsidRPr="00140E21">
              <w:rPr>
                <w:rFonts w:eastAsia="맑은 고딕"/>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6941C37E" w14:textId="77777777" w:rsidR="00E13DC2" w:rsidRPr="00140E21" w:rsidRDefault="00E13DC2" w:rsidP="00943238">
            <w:pPr>
              <w:pStyle w:val="TAL"/>
              <w:keepNext w:val="0"/>
              <w:rPr>
                <w:rFonts w:eastAsia="맑은 고딕"/>
              </w:rPr>
            </w:pPr>
            <w:r w:rsidRPr="00140E21">
              <w:rPr>
                <w:rFonts w:eastAsia="맑은 고딕"/>
              </w:rPr>
              <w:t>When present, it is used to indicate that the UE is allowed to include NSSAI in the RRC connection Establishment in clear text for 3GPP access.</w:t>
            </w:r>
          </w:p>
        </w:tc>
      </w:tr>
      <w:tr w:rsidR="00E13DC2" w:rsidRPr="00140E21" w14:paraId="7E55AE3C" w14:textId="77777777" w:rsidTr="00943238">
        <w:trPr>
          <w:cantSplit/>
          <w:tblHeader/>
          <w:jc w:val="center"/>
        </w:trPr>
        <w:tc>
          <w:tcPr>
            <w:tcW w:w="1980" w:type="dxa"/>
            <w:tcBorders>
              <w:top w:val="nil"/>
              <w:left w:val="single" w:sz="4" w:space="0" w:color="auto"/>
              <w:bottom w:val="nil"/>
              <w:right w:val="single" w:sz="4" w:space="0" w:color="auto"/>
            </w:tcBorders>
            <w:shd w:val="clear" w:color="auto" w:fill="auto"/>
          </w:tcPr>
          <w:p w14:paraId="5AFAB7B7" w14:textId="77777777" w:rsidR="00E13DC2" w:rsidRPr="00140E21" w:rsidRDefault="00E13DC2" w:rsidP="0094323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F66BBD9" w14:textId="77777777" w:rsidR="00E13DC2" w:rsidRPr="00140E21" w:rsidRDefault="00E13DC2" w:rsidP="00943238">
            <w:pPr>
              <w:pStyle w:val="TAL"/>
              <w:keepNext w:val="0"/>
              <w:rPr>
                <w:rFonts w:eastAsia="맑은 고딕"/>
              </w:rPr>
            </w:pPr>
            <w:r w:rsidRPr="00140E21">
              <w:rPr>
                <w:rFonts w:eastAsia="맑은 고딕"/>
              </w:rPr>
              <w:t>Service Gap Time</w:t>
            </w:r>
          </w:p>
        </w:tc>
        <w:tc>
          <w:tcPr>
            <w:tcW w:w="4225" w:type="dxa"/>
            <w:tcBorders>
              <w:top w:val="single" w:sz="4" w:space="0" w:color="auto"/>
              <w:left w:val="single" w:sz="4" w:space="0" w:color="auto"/>
              <w:bottom w:val="single" w:sz="4" w:space="0" w:color="auto"/>
              <w:right w:val="single" w:sz="4" w:space="0" w:color="auto"/>
            </w:tcBorders>
          </w:tcPr>
          <w:p w14:paraId="034161E8" w14:textId="77777777" w:rsidR="00E13DC2" w:rsidRPr="00140E21" w:rsidRDefault="00E13DC2" w:rsidP="00943238">
            <w:pPr>
              <w:pStyle w:val="TAL"/>
              <w:keepNext w:val="0"/>
              <w:rPr>
                <w:rFonts w:eastAsia="맑은 고딕"/>
              </w:rPr>
            </w:pPr>
            <w:r w:rsidRPr="00140E21">
              <w:rPr>
                <w:rFonts w:eastAsia="맑은 고딕"/>
              </w:rPr>
              <w:t xml:space="preserve">Used to set the Service Gap timer for Service Gap Control (see clause 5.31.16 </w:t>
            </w:r>
            <w:r>
              <w:rPr>
                <w:rFonts w:eastAsia="맑은 고딕"/>
              </w:rPr>
              <w:t xml:space="preserve">of </w:t>
            </w:r>
            <w:r w:rsidRPr="00140E21">
              <w:rPr>
                <w:rFonts w:eastAsia="맑은 고딕"/>
              </w:rPr>
              <w:t>TS 23.501 [2]).</w:t>
            </w:r>
          </w:p>
        </w:tc>
      </w:tr>
      <w:tr w:rsidR="00E13DC2" w:rsidRPr="00140E21" w14:paraId="670EBA69" w14:textId="77777777" w:rsidTr="00943238">
        <w:trPr>
          <w:cantSplit/>
          <w:tblHeader/>
          <w:jc w:val="center"/>
        </w:trPr>
        <w:tc>
          <w:tcPr>
            <w:tcW w:w="1980" w:type="dxa"/>
            <w:tcBorders>
              <w:top w:val="nil"/>
              <w:left w:val="single" w:sz="4" w:space="0" w:color="auto"/>
              <w:bottom w:val="nil"/>
              <w:right w:val="single" w:sz="4" w:space="0" w:color="auto"/>
            </w:tcBorders>
            <w:shd w:val="clear" w:color="auto" w:fill="auto"/>
          </w:tcPr>
          <w:p w14:paraId="380A3367" w14:textId="77777777" w:rsidR="00E13DC2" w:rsidRPr="00140E21" w:rsidRDefault="00E13DC2" w:rsidP="0094323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A62CDB5" w14:textId="77777777" w:rsidR="00E13DC2" w:rsidRPr="00140E21" w:rsidRDefault="00E13DC2" w:rsidP="00943238">
            <w:pPr>
              <w:pStyle w:val="TAL"/>
              <w:keepNext w:val="0"/>
              <w:rPr>
                <w:rFonts w:eastAsia="맑은 고딕"/>
              </w:rPr>
            </w:pPr>
            <w:r w:rsidRPr="00140E21">
              <w:rPr>
                <w:rFonts w:eastAsia="맑은 고딕"/>
              </w:rPr>
              <w:t>Subscribed DNN list</w:t>
            </w:r>
          </w:p>
        </w:tc>
        <w:tc>
          <w:tcPr>
            <w:tcW w:w="4225" w:type="dxa"/>
            <w:tcBorders>
              <w:top w:val="single" w:sz="4" w:space="0" w:color="auto"/>
              <w:left w:val="single" w:sz="4" w:space="0" w:color="auto"/>
              <w:bottom w:val="single" w:sz="4" w:space="0" w:color="auto"/>
              <w:right w:val="single" w:sz="4" w:space="0" w:color="auto"/>
            </w:tcBorders>
          </w:tcPr>
          <w:p w14:paraId="3B7A8A0C" w14:textId="77777777" w:rsidR="00E13DC2" w:rsidRPr="00140E21" w:rsidRDefault="00E13DC2" w:rsidP="00943238">
            <w:pPr>
              <w:pStyle w:val="TAL"/>
              <w:keepNext w:val="0"/>
              <w:rPr>
                <w:rFonts w:eastAsia="맑은 고딕"/>
              </w:rPr>
            </w:pPr>
            <w:r w:rsidRPr="00140E21">
              <w:rPr>
                <w:rFonts w:eastAsia="맑은 고딕"/>
              </w:rPr>
              <w:t>List of the subscribed DNNs for the UE (NOTE 1). Used to determine the list of LADN available to the UE as defined in clause 5.6.5 of TS 23.501 [2].</w:t>
            </w:r>
          </w:p>
        </w:tc>
      </w:tr>
      <w:tr w:rsidR="00E13DC2" w:rsidRPr="00140E21" w14:paraId="5A377970" w14:textId="77777777" w:rsidTr="00943238">
        <w:trPr>
          <w:cantSplit/>
          <w:tblHeader/>
          <w:jc w:val="center"/>
        </w:trPr>
        <w:tc>
          <w:tcPr>
            <w:tcW w:w="1980" w:type="dxa"/>
            <w:tcBorders>
              <w:top w:val="nil"/>
              <w:left w:val="single" w:sz="4" w:space="0" w:color="auto"/>
              <w:bottom w:val="nil"/>
              <w:right w:val="single" w:sz="4" w:space="0" w:color="auto"/>
            </w:tcBorders>
            <w:shd w:val="clear" w:color="auto" w:fill="auto"/>
          </w:tcPr>
          <w:p w14:paraId="3B1235FF" w14:textId="77777777" w:rsidR="00E13DC2" w:rsidRPr="00140E21" w:rsidRDefault="00E13DC2" w:rsidP="0094323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4AE4809" w14:textId="77777777" w:rsidR="00E13DC2" w:rsidRPr="00140E21" w:rsidRDefault="00E13DC2" w:rsidP="00943238">
            <w:pPr>
              <w:pStyle w:val="TAL"/>
              <w:keepNext w:val="0"/>
              <w:rPr>
                <w:rFonts w:eastAsia="맑은 고딕"/>
              </w:rPr>
            </w:pPr>
            <w:r>
              <w:rPr>
                <w:rFonts w:eastAsia="맑은 고딕"/>
              </w:rPr>
              <w:t>LADN Service Area</w:t>
            </w:r>
          </w:p>
        </w:tc>
        <w:tc>
          <w:tcPr>
            <w:tcW w:w="4225" w:type="dxa"/>
            <w:tcBorders>
              <w:top w:val="single" w:sz="4" w:space="0" w:color="auto"/>
              <w:left w:val="single" w:sz="4" w:space="0" w:color="auto"/>
              <w:bottom w:val="single" w:sz="4" w:space="0" w:color="auto"/>
              <w:right w:val="single" w:sz="4" w:space="0" w:color="auto"/>
            </w:tcBorders>
          </w:tcPr>
          <w:p w14:paraId="6D0E5749" w14:textId="77777777" w:rsidR="00E13DC2" w:rsidRPr="00140E21" w:rsidRDefault="00E13DC2" w:rsidP="00943238">
            <w:pPr>
              <w:pStyle w:val="TAL"/>
              <w:keepNext w:val="0"/>
              <w:rPr>
                <w:rFonts w:eastAsia="맑은 고딕"/>
              </w:rPr>
            </w:pPr>
            <w:r>
              <w:rPr>
                <w:rFonts w:eastAsia="맑은 고딕"/>
              </w:rPr>
              <w:t>List of Tracking Areas configured per DNN and S-NSSAI within which UE is permitted to initiate Service Request or SM signalling.</w:t>
            </w:r>
          </w:p>
        </w:tc>
      </w:tr>
      <w:tr w:rsidR="00E13DC2" w:rsidRPr="00140E21" w14:paraId="06C8846D" w14:textId="77777777" w:rsidTr="00943238">
        <w:trPr>
          <w:cantSplit/>
          <w:tblHeader/>
          <w:jc w:val="center"/>
        </w:trPr>
        <w:tc>
          <w:tcPr>
            <w:tcW w:w="1980" w:type="dxa"/>
            <w:tcBorders>
              <w:top w:val="nil"/>
              <w:left w:val="single" w:sz="4" w:space="0" w:color="auto"/>
              <w:bottom w:val="nil"/>
              <w:right w:val="single" w:sz="4" w:space="0" w:color="auto"/>
            </w:tcBorders>
            <w:shd w:val="clear" w:color="auto" w:fill="auto"/>
          </w:tcPr>
          <w:p w14:paraId="1D3AA983" w14:textId="77777777" w:rsidR="00E13DC2" w:rsidRPr="00140E21" w:rsidRDefault="00E13DC2" w:rsidP="0094323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E85C8AD" w14:textId="77777777" w:rsidR="00E13DC2" w:rsidRPr="00140E21" w:rsidRDefault="00E13DC2" w:rsidP="00943238">
            <w:pPr>
              <w:pStyle w:val="TAL"/>
              <w:keepNext w:val="0"/>
              <w:rPr>
                <w:rFonts w:eastAsia="맑은 고딕"/>
              </w:rPr>
            </w:pPr>
            <w:r w:rsidRPr="00140E21">
              <w:rPr>
                <w:rFonts w:eastAsia="맑은 고딕"/>
              </w:rPr>
              <w:t>UDM Update Data</w:t>
            </w:r>
          </w:p>
        </w:tc>
        <w:tc>
          <w:tcPr>
            <w:tcW w:w="4225" w:type="dxa"/>
            <w:tcBorders>
              <w:top w:val="single" w:sz="4" w:space="0" w:color="auto"/>
              <w:left w:val="single" w:sz="4" w:space="0" w:color="auto"/>
              <w:bottom w:val="single" w:sz="4" w:space="0" w:color="auto"/>
              <w:right w:val="single" w:sz="4" w:space="0" w:color="auto"/>
            </w:tcBorders>
          </w:tcPr>
          <w:p w14:paraId="1D7076A2" w14:textId="77777777" w:rsidR="00E13DC2" w:rsidRPr="00140E21" w:rsidRDefault="00E13DC2" w:rsidP="00943238">
            <w:pPr>
              <w:pStyle w:val="TAL"/>
              <w:keepNext w:val="0"/>
              <w:rPr>
                <w:rFonts w:eastAsia="맑은 고딕"/>
              </w:rPr>
            </w:pPr>
            <w:r w:rsidRPr="00140E21">
              <w:rPr>
                <w:rFonts w:eastAsia="맑은 고딕"/>
              </w:rPr>
              <w:t>Includes a set of parameters</w:t>
            </w:r>
            <w:r>
              <w:rPr>
                <w:rFonts w:eastAsia="맑은 고딕"/>
              </w:rPr>
              <w:t xml:space="preserve"> see clause 4.20.1 for parameters possible to deliver)</w:t>
            </w:r>
            <w:r w:rsidRPr="00140E21">
              <w:rPr>
                <w:rFonts w:eastAsia="맑은 고딕"/>
              </w:rPr>
              <w:t xml:space="preserve"> to be delivered from UDM to the UE via NAS signalling as defined in clause 4.20 (NOTE 3).</w:t>
            </w:r>
          </w:p>
          <w:p w14:paraId="7E83D9F9" w14:textId="77777777" w:rsidR="00E13DC2" w:rsidRPr="00140E21" w:rsidRDefault="00E13DC2" w:rsidP="00943238">
            <w:pPr>
              <w:pStyle w:val="TAL"/>
              <w:keepNext w:val="0"/>
              <w:rPr>
                <w:rFonts w:eastAsia="맑은 고딕"/>
              </w:rPr>
            </w:pPr>
          </w:p>
          <w:p w14:paraId="234E1D58" w14:textId="77777777" w:rsidR="00E13DC2" w:rsidRPr="00140E21" w:rsidRDefault="00E13DC2" w:rsidP="00943238">
            <w:pPr>
              <w:pStyle w:val="TAL"/>
              <w:keepNext w:val="0"/>
              <w:rPr>
                <w:rFonts w:eastAsia="맑은 고딕"/>
              </w:rPr>
            </w:pPr>
            <w:r w:rsidRPr="00140E21">
              <w:rPr>
                <w:rFonts w:eastAsia="맑은 고딕"/>
              </w:rPr>
              <w:t>Optionally includes an indication that the UDM requests an acknowledgement of the reception of this information from the UE and an indication for the UE to re-register.</w:t>
            </w:r>
          </w:p>
        </w:tc>
      </w:tr>
      <w:tr w:rsidR="00E13DC2" w:rsidRPr="00140E21" w14:paraId="0DE3EBDA" w14:textId="77777777" w:rsidTr="00943238">
        <w:trPr>
          <w:cantSplit/>
          <w:tblHeader/>
          <w:jc w:val="center"/>
        </w:trPr>
        <w:tc>
          <w:tcPr>
            <w:tcW w:w="1980" w:type="dxa"/>
            <w:tcBorders>
              <w:top w:val="nil"/>
              <w:left w:val="single" w:sz="4" w:space="0" w:color="auto"/>
              <w:bottom w:val="nil"/>
              <w:right w:val="single" w:sz="4" w:space="0" w:color="auto"/>
            </w:tcBorders>
            <w:shd w:val="clear" w:color="auto" w:fill="auto"/>
          </w:tcPr>
          <w:p w14:paraId="558CF9B3" w14:textId="77777777" w:rsidR="00E13DC2" w:rsidRPr="00140E21" w:rsidRDefault="00E13DC2" w:rsidP="0094323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C543965" w14:textId="77777777" w:rsidR="00E13DC2" w:rsidRPr="00140E21" w:rsidRDefault="00E13DC2" w:rsidP="00943238">
            <w:pPr>
              <w:pStyle w:val="TAL"/>
              <w:keepNext w:val="0"/>
              <w:rPr>
                <w:rFonts w:eastAsia="맑은 고딕"/>
              </w:rPr>
            </w:pPr>
            <w:r w:rsidRPr="00140E21">
              <w:rPr>
                <w:rFonts w:eastAsia="맑은 고딕"/>
              </w:rPr>
              <w:t>NB-IoT UE priority</w:t>
            </w:r>
          </w:p>
        </w:tc>
        <w:tc>
          <w:tcPr>
            <w:tcW w:w="4225" w:type="dxa"/>
            <w:tcBorders>
              <w:top w:val="single" w:sz="4" w:space="0" w:color="auto"/>
              <w:left w:val="single" w:sz="4" w:space="0" w:color="auto"/>
              <w:bottom w:val="single" w:sz="4" w:space="0" w:color="auto"/>
              <w:right w:val="single" w:sz="4" w:space="0" w:color="auto"/>
            </w:tcBorders>
          </w:tcPr>
          <w:p w14:paraId="662AAAB6" w14:textId="77777777" w:rsidR="00E13DC2" w:rsidRPr="00140E21" w:rsidRDefault="00E13DC2" w:rsidP="00943238">
            <w:pPr>
              <w:pStyle w:val="TAL"/>
              <w:keepNext w:val="0"/>
              <w:rPr>
                <w:rFonts w:eastAsia="맑은 고딕"/>
              </w:rPr>
            </w:pPr>
            <w:r w:rsidRPr="00140E21">
              <w:rPr>
                <w:rFonts w:eastAsia="맑은 고딕"/>
              </w:rPr>
              <w:t>Numerical value used by the NG-RAN to prioritise between UEs accessing via NB-IoT.</w:t>
            </w:r>
          </w:p>
        </w:tc>
      </w:tr>
      <w:tr w:rsidR="00E13DC2" w:rsidRPr="00140E21" w14:paraId="435B474C" w14:textId="77777777" w:rsidTr="00943238">
        <w:trPr>
          <w:cantSplit/>
          <w:tblHeader/>
          <w:jc w:val="center"/>
        </w:trPr>
        <w:tc>
          <w:tcPr>
            <w:tcW w:w="1980" w:type="dxa"/>
            <w:tcBorders>
              <w:top w:val="nil"/>
              <w:left w:val="single" w:sz="4" w:space="0" w:color="auto"/>
              <w:bottom w:val="nil"/>
              <w:right w:val="single" w:sz="4" w:space="0" w:color="auto"/>
            </w:tcBorders>
            <w:shd w:val="clear" w:color="auto" w:fill="auto"/>
          </w:tcPr>
          <w:p w14:paraId="7BDBB49A" w14:textId="77777777" w:rsidR="00E13DC2" w:rsidRPr="00140E21" w:rsidRDefault="00E13DC2" w:rsidP="0094323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6AC70CE" w14:textId="77777777" w:rsidR="00E13DC2" w:rsidRPr="00140E21" w:rsidRDefault="00E13DC2" w:rsidP="00943238">
            <w:pPr>
              <w:pStyle w:val="TAL"/>
              <w:keepNext w:val="0"/>
              <w:rPr>
                <w:rFonts w:eastAsia="맑은 고딕"/>
              </w:rPr>
            </w:pPr>
            <w:r>
              <w:rPr>
                <w:rFonts w:eastAsia="맑은 고딕"/>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1070683B" w14:textId="77777777" w:rsidR="00E13DC2" w:rsidRPr="00140E21" w:rsidRDefault="00E13DC2" w:rsidP="00943238">
            <w:pPr>
              <w:pStyle w:val="TAL"/>
              <w:keepNext w:val="0"/>
              <w:rPr>
                <w:rFonts w:eastAsia="맑은 고딕"/>
              </w:rPr>
            </w:pPr>
            <w:r>
              <w:rPr>
                <w:rFonts w:eastAsia="맑은 고딕"/>
              </w:rPr>
              <w:t>Specifies whether CE mode B is restricted for the UE, or both CE mode A and CE mode B are restricted for the UE, or both CE mode A and CE mode B are not restricted for the UE.</w:t>
            </w:r>
          </w:p>
        </w:tc>
      </w:tr>
      <w:tr w:rsidR="00E13DC2" w:rsidRPr="00140E21" w14:paraId="027C57BB" w14:textId="77777777" w:rsidTr="00943238">
        <w:trPr>
          <w:cantSplit/>
          <w:tblHeader/>
          <w:jc w:val="center"/>
        </w:trPr>
        <w:tc>
          <w:tcPr>
            <w:tcW w:w="1980" w:type="dxa"/>
            <w:tcBorders>
              <w:top w:val="nil"/>
              <w:left w:val="single" w:sz="4" w:space="0" w:color="auto"/>
              <w:bottom w:val="nil"/>
              <w:right w:val="single" w:sz="4" w:space="0" w:color="auto"/>
            </w:tcBorders>
            <w:shd w:val="clear" w:color="auto" w:fill="auto"/>
          </w:tcPr>
          <w:p w14:paraId="1FCAFA5D" w14:textId="77777777" w:rsidR="00E13DC2" w:rsidRPr="00140E21" w:rsidRDefault="00E13DC2" w:rsidP="0094323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8F38DC3" w14:textId="77777777" w:rsidR="00E13DC2" w:rsidRPr="00140E21" w:rsidRDefault="00E13DC2" w:rsidP="00943238">
            <w:pPr>
              <w:pStyle w:val="TAL"/>
              <w:keepNext w:val="0"/>
              <w:rPr>
                <w:rFonts w:eastAsia="맑은 고딕"/>
              </w:rPr>
            </w:pPr>
            <w:r>
              <w:rPr>
                <w:rFonts w:eastAsia="맑은 고딕"/>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429252B9" w14:textId="77777777" w:rsidR="00E13DC2" w:rsidRPr="00140E21" w:rsidRDefault="00E13DC2" w:rsidP="00943238">
            <w:pPr>
              <w:pStyle w:val="TAL"/>
              <w:keepNext w:val="0"/>
              <w:rPr>
                <w:rFonts w:eastAsia="맑은 고딕"/>
              </w:rPr>
            </w:pPr>
            <w:r>
              <w:rPr>
                <w:rFonts w:eastAsia="맑은 고딕"/>
              </w:rPr>
              <w:t>Indicates whether Enhanced Coverage for NB-IoT UEs is restricted or not.</w:t>
            </w:r>
          </w:p>
        </w:tc>
      </w:tr>
      <w:tr w:rsidR="00E13DC2" w:rsidRPr="00140E21" w14:paraId="25A5B677" w14:textId="77777777" w:rsidTr="00943238">
        <w:trPr>
          <w:cantSplit/>
          <w:tblHeader/>
          <w:jc w:val="center"/>
        </w:trPr>
        <w:tc>
          <w:tcPr>
            <w:tcW w:w="1980" w:type="dxa"/>
            <w:tcBorders>
              <w:top w:val="nil"/>
              <w:left w:val="single" w:sz="4" w:space="0" w:color="auto"/>
              <w:bottom w:val="nil"/>
              <w:right w:val="single" w:sz="4" w:space="0" w:color="auto"/>
            </w:tcBorders>
            <w:shd w:val="clear" w:color="auto" w:fill="auto"/>
          </w:tcPr>
          <w:p w14:paraId="773E5036" w14:textId="77777777" w:rsidR="00E13DC2" w:rsidRPr="00140E21" w:rsidRDefault="00E13DC2" w:rsidP="0094323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C981910" w14:textId="77777777" w:rsidR="00E13DC2" w:rsidRDefault="00E13DC2" w:rsidP="00943238">
            <w:pPr>
              <w:pStyle w:val="TAL"/>
              <w:keepNext w:val="0"/>
              <w:rPr>
                <w:rFonts w:eastAsia="맑은 고딕"/>
              </w:rPr>
            </w:pPr>
            <w:r>
              <w:rPr>
                <w:rFonts w:eastAsia="맑은 고딕"/>
              </w:rPr>
              <w:t>IAB-Operation allowed</w:t>
            </w:r>
          </w:p>
        </w:tc>
        <w:tc>
          <w:tcPr>
            <w:tcW w:w="4225" w:type="dxa"/>
            <w:tcBorders>
              <w:top w:val="single" w:sz="4" w:space="0" w:color="auto"/>
              <w:left w:val="single" w:sz="4" w:space="0" w:color="auto"/>
              <w:bottom w:val="single" w:sz="4" w:space="0" w:color="auto"/>
              <w:right w:val="single" w:sz="4" w:space="0" w:color="auto"/>
            </w:tcBorders>
          </w:tcPr>
          <w:p w14:paraId="62064584" w14:textId="77777777" w:rsidR="00E13DC2" w:rsidRDefault="00E13DC2" w:rsidP="00943238">
            <w:pPr>
              <w:pStyle w:val="TAL"/>
              <w:keepNext w:val="0"/>
              <w:rPr>
                <w:rFonts w:eastAsia="맑은 고딕"/>
              </w:rPr>
            </w:pPr>
            <w:r>
              <w:rPr>
                <w:rFonts w:eastAsia="맑은 고딕"/>
              </w:rPr>
              <w:t>Indicates that the subscriber is allowed for IAB-operation as specified in clause 5.35.2 of TS 23.501 [2].</w:t>
            </w:r>
          </w:p>
        </w:tc>
      </w:tr>
      <w:tr w:rsidR="00E13DC2" w:rsidRPr="00140E21" w14:paraId="13342C83" w14:textId="77777777" w:rsidTr="00943238">
        <w:trPr>
          <w:cantSplit/>
          <w:tblHeader/>
          <w:jc w:val="center"/>
        </w:trPr>
        <w:tc>
          <w:tcPr>
            <w:tcW w:w="1980" w:type="dxa"/>
            <w:tcBorders>
              <w:top w:val="nil"/>
              <w:left w:val="single" w:sz="4" w:space="0" w:color="auto"/>
              <w:bottom w:val="nil"/>
              <w:right w:val="single" w:sz="4" w:space="0" w:color="auto"/>
            </w:tcBorders>
            <w:shd w:val="clear" w:color="auto" w:fill="auto"/>
          </w:tcPr>
          <w:p w14:paraId="6155C114" w14:textId="77777777" w:rsidR="00E13DC2" w:rsidRPr="00140E21" w:rsidRDefault="00E13DC2" w:rsidP="0094323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1DD11E7" w14:textId="77777777" w:rsidR="00E13DC2" w:rsidRDefault="00E13DC2" w:rsidP="00943238">
            <w:pPr>
              <w:pStyle w:val="TAL"/>
              <w:keepNext w:val="0"/>
              <w:rPr>
                <w:rFonts w:eastAsia="맑은 고딕"/>
              </w:rPr>
            </w:pPr>
            <w:r>
              <w:rPr>
                <w:rFonts w:eastAsia="맑은 고딕"/>
              </w:rPr>
              <w:t>MBSR Operation allowed</w:t>
            </w:r>
          </w:p>
        </w:tc>
        <w:tc>
          <w:tcPr>
            <w:tcW w:w="4225" w:type="dxa"/>
            <w:tcBorders>
              <w:top w:val="single" w:sz="4" w:space="0" w:color="auto"/>
              <w:left w:val="single" w:sz="4" w:space="0" w:color="auto"/>
              <w:bottom w:val="single" w:sz="4" w:space="0" w:color="auto"/>
              <w:right w:val="single" w:sz="4" w:space="0" w:color="auto"/>
            </w:tcBorders>
          </w:tcPr>
          <w:p w14:paraId="0904AB81" w14:textId="77777777" w:rsidR="00E13DC2" w:rsidRDefault="00E13DC2" w:rsidP="00943238">
            <w:pPr>
              <w:pStyle w:val="TAL"/>
              <w:keepNext w:val="0"/>
              <w:rPr>
                <w:rFonts w:eastAsia="맑은 고딕"/>
              </w:rPr>
            </w:pPr>
            <w:r>
              <w:rPr>
                <w:rFonts w:eastAsia="맑은 고딕"/>
              </w:rPr>
              <w:t>Indicates the subscriber is allowed for MBSR operation as specified in clause 5.35A.4 of TS 23.501 [2]. If present, additional location information (i.e. a list of TAIs or Area Codes that can be interpreted by AMF into TAIs ) and/or time information (including one or more time windows, and/or one or more recurring time periods) may also be present to restrict the MBSR operation to be within the location and time provided.</w:t>
            </w:r>
          </w:p>
        </w:tc>
      </w:tr>
      <w:tr w:rsidR="00E13DC2" w:rsidRPr="00140E21" w14:paraId="493A4D17" w14:textId="77777777" w:rsidTr="00943238">
        <w:trPr>
          <w:cantSplit/>
          <w:tblHeader/>
          <w:jc w:val="center"/>
        </w:trPr>
        <w:tc>
          <w:tcPr>
            <w:tcW w:w="1980" w:type="dxa"/>
            <w:tcBorders>
              <w:top w:val="nil"/>
              <w:left w:val="single" w:sz="4" w:space="0" w:color="auto"/>
              <w:bottom w:val="nil"/>
              <w:right w:val="single" w:sz="4" w:space="0" w:color="auto"/>
            </w:tcBorders>
            <w:shd w:val="clear" w:color="auto" w:fill="auto"/>
          </w:tcPr>
          <w:p w14:paraId="539C5D5A" w14:textId="77777777" w:rsidR="00E13DC2" w:rsidRPr="00140E21" w:rsidRDefault="00E13DC2" w:rsidP="0094323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0B635A4" w14:textId="77777777" w:rsidR="00E13DC2" w:rsidRDefault="00E13DC2" w:rsidP="00943238">
            <w:pPr>
              <w:pStyle w:val="TAL"/>
              <w:keepNext w:val="0"/>
              <w:rPr>
                <w:rFonts w:eastAsia="맑은 고딕"/>
              </w:rPr>
            </w:pPr>
            <w:r>
              <w:rPr>
                <w:rFonts w:eastAsia="맑은 고딕"/>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5934964A" w14:textId="77777777" w:rsidR="00E13DC2" w:rsidRDefault="00E13DC2" w:rsidP="00943238">
            <w:pPr>
              <w:pStyle w:val="TAL"/>
              <w:keepNext w:val="0"/>
              <w:rPr>
                <w:rFonts w:eastAsia="맑은 고딕"/>
              </w:rPr>
            </w:pPr>
            <w:r>
              <w:rPr>
                <w:rFonts w:eastAsia="맑은 고딕"/>
              </w:rPr>
              <w:t>It contains the Charging Characteristics as defined in Annex A of TS 32.256 [71].</w:t>
            </w:r>
          </w:p>
          <w:p w14:paraId="51767A2F" w14:textId="77777777" w:rsidR="00E13DC2" w:rsidRDefault="00E13DC2" w:rsidP="00943238">
            <w:pPr>
              <w:pStyle w:val="TAL"/>
              <w:keepNext w:val="0"/>
              <w:rPr>
                <w:rFonts w:eastAsia="맑은 고딕"/>
              </w:rPr>
            </w:pPr>
            <w:r>
              <w:rPr>
                <w:rFonts w:eastAsia="맑은 고딕"/>
              </w:rPr>
              <w:t>This information, when provided, shall override any corresponding predefined information at the AMF.</w:t>
            </w:r>
          </w:p>
        </w:tc>
      </w:tr>
      <w:tr w:rsidR="00E13DC2" w:rsidRPr="00140E21" w14:paraId="412C4EF6" w14:textId="77777777" w:rsidTr="00943238">
        <w:trPr>
          <w:cantSplit/>
          <w:tblHeader/>
          <w:jc w:val="center"/>
        </w:trPr>
        <w:tc>
          <w:tcPr>
            <w:tcW w:w="1980" w:type="dxa"/>
            <w:tcBorders>
              <w:top w:val="nil"/>
              <w:left w:val="single" w:sz="4" w:space="0" w:color="auto"/>
              <w:bottom w:val="nil"/>
              <w:right w:val="single" w:sz="4" w:space="0" w:color="auto"/>
            </w:tcBorders>
            <w:shd w:val="clear" w:color="auto" w:fill="auto"/>
          </w:tcPr>
          <w:p w14:paraId="5CAC5A66" w14:textId="77777777" w:rsidR="00E13DC2" w:rsidRPr="00140E21" w:rsidRDefault="00E13DC2" w:rsidP="0094323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B14DC3C" w14:textId="77777777" w:rsidR="00E13DC2" w:rsidRDefault="00E13DC2" w:rsidP="00943238">
            <w:pPr>
              <w:pStyle w:val="TAL"/>
              <w:keepNext w:val="0"/>
              <w:rPr>
                <w:rFonts w:eastAsia="맑은 고딕"/>
              </w:rPr>
            </w:pPr>
            <w:r>
              <w:rPr>
                <w:rFonts w:eastAsia="맑은 고딕"/>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4A51DA30" w14:textId="77777777" w:rsidR="00E13DC2" w:rsidRDefault="00E13DC2" w:rsidP="00943238">
            <w:pPr>
              <w:pStyle w:val="TAL"/>
              <w:keepNext w:val="0"/>
              <w:rPr>
                <w:rFonts w:eastAsia="맑은 고딕"/>
              </w:rPr>
            </w:pPr>
            <w:r>
              <w:rPr>
                <w:rFonts w:eastAsia="맑은 고딕"/>
              </w:rPr>
              <w:t>Indicates a subscribed extended idle mode DRX cycle length value.</w:t>
            </w:r>
          </w:p>
        </w:tc>
      </w:tr>
      <w:tr w:rsidR="00E13DC2" w:rsidRPr="00140E21" w14:paraId="32C071BF" w14:textId="77777777" w:rsidTr="00943238">
        <w:trPr>
          <w:cantSplit/>
          <w:tblHeader/>
          <w:jc w:val="center"/>
        </w:trPr>
        <w:tc>
          <w:tcPr>
            <w:tcW w:w="1980" w:type="dxa"/>
            <w:tcBorders>
              <w:top w:val="nil"/>
              <w:left w:val="single" w:sz="4" w:space="0" w:color="auto"/>
              <w:bottom w:val="nil"/>
              <w:right w:val="single" w:sz="4" w:space="0" w:color="auto"/>
            </w:tcBorders>
            <w:shd w:val="clear" w:color="auto" w:fill="auto"/>
          </w:tcPr>
          <w:p w14:paraId="5BDDFFF1" w14:textId="77777777" w:rsidR="00E13DC2" w:rsidRPr="00140E21" w:rsidRDefault="00E13DC2" w:rsidP="0094323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EB0B2D0" w14:textId="77777777" w:rsidR="00E13DC2" w:rsidRDefault="00E13DC2" w:rsidP="00943238">
            <w:pPr>
              <w:pStyle w:val="TAL"/>
              <w:keepNext w:val="0"/>
              <w:rPr>
                <w:rFonts w:eastAsia="맑은 고딕"/>
              </w:rPr>
            </w:pPr>
            <w:r>
              <w:rPr>
                <w:rFonts w:eastAsia="맑은 고딕"/>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0BC8D5D8" w14:textId="77777777" w:rsidR="00E13DC2" w:rsidRDefault="00E13DC2" w:rsidP="00943238">
            <w:pPr>
              <w:pStyle w:val="TAL"/>
              <w:keepNext w:val="0"/>
              <w:rPr>
                <w:rFonts w:eastAsia="맑은 고딕"/>
              </w:rPr>
            </w:pPr>
            <w:r>
              <w:rPr>
                <w:rFonts w:eastAsia="맑은 고딕"/>
              </w:rPr>
              <w:t>list of combination of DNN and S-NSSAI that indicates that the same PCF needs to be selected for AM Policy Control and SM Policy Control (NOTE 10).</w:t>
            </w:r>
          </w:p>
        </w:tc>
      </w:tr>
      <w:tr w:rsidR="00E13DC2" w:rsidRPr="00140E21" w14:paraId="1AE40E5E" w14:textId="77777777" w:rsidTr="00943238">
        <w:trPr>
          <w:cantSplit/>
          <w:tblHeader/>
          <w:jc w:val="center"/>
        </w:trPr>
        <w:tc>
          <w:tcPr>
            <w:tcW w:w="1980" w:type="dxa"/>
            <w:tcBorders>
              <w:top w:val="nil"/>
              <w:left w:val="single" w:sz="4" w:space="0" w:color="auto"/>
              <w:bottom w:val="nil"/>
              <w:right w:val="single" w:sz="4" w:space="0" w:color="auto"/>
            </w:tcBorders>
            <w:shd w:val="clear" w:color="auto" w:fill="auto"/>
          </w:tcPr>
          <w:p w14:paraId="1BD881A8" w14:textId="77777777" w:rsidR="00E13DC2" w:rsidRPr="00140E21" w:rsidRDefault="00E13DC2" w:rsidP="0094323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BF2D8A1" w14:textId="77777777" w:rsidR="00E13DC2" w:rsidRDefault="00E13DC2" w:rsidP="00943238">
            <w:pPr>
              <w:pStyle w:val="TAL"/>
              <w:keepNext w:val="0"/>
              <w:rPr>
                <w:rFonts w:eastAsia="맑은 고딕"/>
              </w:rPr>
            </w:pPr>
            <w:r>
              <w:rPr>
                <w:rFonts w:eastAsia="맑은 고딕"/>
              </w:rPr>
              <w:t>AerialUESubscriptionInfo</w:t>
            </w:r>
          </w:p>
        </w:tc>
        <w:tc>
          <w:tcPr>
            <w:tcW w:w="4225" w:type="dxa"/>
            <w:tcBorders>
              <w:top w:val="single" w:sz="4" w:space="0" w:color="auto"/>
              <w:left w:val="single" w:sz="4" w:space="0" w:color="auto"/>
              <w:bottom w:val="single" w:sz="4" w:space="0" w:color="auto"/>
              <w:right w:val="single" w:sz="4" w:space="0" w:color="auto"/>
            </w:tcBorders>
          </w:tcPr>
          <w:p w14:paraId="0E6D8716" w14:textId="77777777" w:rsidR="00E13DC2" w:rsidRDefault="00E13DC2" w:rsidP="00943238">
            <w:pPr>
              <w:pStyle w:val="TAL"/>
              <w:keepNext w:val="0"/>
              <w:rPr>
                <w:rFonts w:eastAsia="맑은 고딕"/>
              </w:rPr>
            </w:pPr>
            <w:r>
              <w:rPr>
                <w:rFonts w:eastAsia="맑은 고딕"/>
              </w:rPr>
              <w:t>Aerial UE Subscription Information. It contains an Indication on whether Aerial service for the UE is allowed or not.</w:t>
            </w:r>
          </w:p>
        </w:tc>
      </w:tr>
      <w:tr w:rsidR="00E13DC2" w:rsidRPr="00140E21" w14:paraId="627D8DEA" w14:textId="77777777" w:rsidTr="00943238">
        <w:trPr>
          <w:cantSplit/>
          <w:tblHeader/>
          <w:jc w:val="center"/>
        </w:trPr>
        <w:tc>
          <w:tcPr>
            <w:tcW w:w="1980" w:type="dxa"/>
            <w:tcBorders>
              <w:top w:val="nil"/>
              <w:left w:val="single" w:sz="4" w:space="0" w:color="auto"/>
              <w:bottom w:val="nil"/>
              <w:right w:val="single" w:sz="4" w:space="0" w:color="auto"/>
            </w:tcBorders>
            <w:shd w:val="clear" w:color="auto" w:fill="auto"/>
          </w:tcPr>
          <w:p w14:paraId="3A07E88B" w14:textId="77777777" w:rsidR="00E13DC2" w:rsidRPr="00140E21" w:rsidRDefault="00E13DC2" w:rsidP="0094323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C70DF68" w14:textId="77777777" w:rsidR="00E13DC2" w:rsidRDefault="00E13DC2" w:rsidP="00943238">
            <w:pPr>
              <w:pStyle w:val="TAL"/>
              <w:keepNext w:val="0"/>
              <w:rPr>
                <w:rFonts w:eastAsia="맑은 고딕"/>
              </w:rPr>
            </w:pPr>
            <w:r>
              <w:rPr>
                <w:rFonts w:eastAsia="맑은 고딕"/>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71377A7C" w14:textId="77777777" w:rsidR="00E13DC2" w:rsidRDefault="00E13DC2" w:rsidP="00943238">
            <w:pPr>
              <w:pStyle w:val="TAL"/>
              <w:keepNext w:val="0"/>
              <w:rPr>
                <w:rFonts w:eastAsia="맑은 고딕"/>
              </w:rPr>
            </w:pPr>
            <w:r>
              <w:rPr>
                <w:rFonts w:eastAsia="맑은 고딕"/>
              </w:rPr>
              <w:t>Includes the Access Stratum Time Synchronization Service Authorization to indicate whether the UE should be provisioned with 5G system internal clock timing information over access stratum.</w:t>
            </w:r>
          </w:p>
          <w:p w14:paraId="7862E1DA" w14:textId="77777777" w:rsidR="00E13DC2" w:rsidRDefault="00E13DC2" w:rsidP="00943238">
            <w:pPr>
              <w:pStyle w:val="TAL"/>
              <w:keepNext w:val="0"/>
              <w:rPr>
                <w:rFonts w:eastAsia="맑은 고딕"/>
              </w:rPr>
            </w:pPr>
          </w:p>
          <w:p w14:paraId="047F5D50" w14:textId="77777777" w:rsidR="00E13DC2" w:rsidRDefault="00E13DC2" w:rsidP="00943238">
            <w:pPr>
              <w:pStyle w:val="TAL"/>
              <w:keepNext w:val="0"/>
              <w:rPr>
                <w:rFonts w:eastAsia="맑은 고딕"/>
              </w:rPr>
            </w:pPr>
            <w:r>
              <w:rPr>
                <w:rFonts w:eastAsia="맑은 고딕"/>
              </w:rPr>
              <w:t>Optionally includes an Uu time synchronization error budget.</w:t>
            </w:r>
          </w:p>
          <w:p w14:paraId="252B75F2" w14:textId="77777777" w:rsidR="00E13DC2" w:rsidRDefault="00E13DC2" w:rsidP="00943238">
            <w:pPr>
              <w:pStyle w:val="TAL"/>
              <w:keepNext w:val="0"/>
              <w:rPr>
                <w:rFonts w:eastAsia="맑은 고딕"/>
              </w:rPr>
            </w:pPr>
          </w:p>
          <w:p w14:paraId="0F587B04" w14:textId="77777777" w:rsidR="00E13DC2" w:rsidRDefault="00E13DC2" w:rsidP="00943238">
            <w:pPr>
              <w:pStyle w:val="TAL"/>
              <w:keepNext w:val="0"/>
              <w:rPr>
                <w:rFonts w:eastAsia="맑은 고딕"/>
              </w:rPr>
            </w:pPr>
            <w:r>
              <w:rPr>
                <w:rFonts w:eastAsia="맑은 고딕"/>
              </w:rPr>
              <w:t>Optionally includes one or more periods of start and stop times defining the times when the UE should be provisioned with 5G system internal clock timing information.</w:t>
            </w:r>
          </w:p>
          <w:p w14:paraId="50740179" w14:textId="77777777" w:rsidR="00E13DC2" w:rsidRDefault="00E13DC2" w:rsidP="00943238">
            <w:pPr>
              <w:pStyle w:val="TAL"/>
              <w:keepNext w:val="0"/>
              <w:rPr>
                <w:rFonts w:eastAsia="맑은 고딕"/>
              </w:rPr>
            </w:pPr>
          </w:p>
          <w:p w14:paraId="0D696191" w14:textId="77777777" w:rsidR="00E13DC2" w:rsidRDefault="00E13DC2" w:rsidP="00943238">
            <w:pPr>
              <w:pStyle w:val="TAL"/>
              <w:keepNext w:val="0"/>
              <w:rPr>
                <w:rFonts w:eastAsia="맑은 고딕"/>
              </w:rPr>
            </w:pPr>
            <w:r>
              <w:rPr>
                <w:rFonts w:eastAsia="맑은 고딕"/>
              </w:rPr>
              <w:t>Optionally includes a Time Synchronization Coverage Area comprising a list of TAs where the UE shall be provisioned with 5G system internal clock timing information (NOTE 19).</w:t>
            </w:r>
          </w:p>
          <w:p w14:paraId="1ED0ACA7" w14:textId="77777777" w:rsidR="00E13DC2" w:rsidRDefault="00E13DC2" w:rsidP="00943238">
            <w:pPr>
              <w:pStyle w:val="TAL"/>
              <w:keepNext w:val="0"/>
              <w:rPr>
                <w:rFonts w:eastAsia="맑은 고딕"/>
              </w:rPr>
            </w:pPr>
          </w:p>
          <w:p w14:paraId="467C4641" w14:textId="77777777" w:rsidR="00E13DC2" w:rsidRDefault="00E13DC2" w:rsidP="00943238">
            <w:pPr>
              <w:pStyle w:val="TAL"/>
              <w:keepNext w:val="0"/>
              <w:rPr>
                <w:rFonts w:eastAsia="맑은 고딕"/>
              </w:rPr>
            </w:pPr>
            <w:r>
              <w:rPr>
                <w:rFonts w:eastAsia="맑은 고딕"/>
              </w:rPr>
              <w:t>Optionally includes a clock quality detail level to indicate whether and which clock quality information to provide to the UE. It comprises one of the following values: clock quality metrics or acceptable/not acceptable indication.</w:t>
            </w:r>
          </w:p>
          <w:p w14:paraId="289FFF4F" w14:textId="77777777" w:rsidR="00E13DC2" w:rsidRDefault="00E13DC2" w:rsidP="00943238">
            <w:pPr>
              <w:pStyle w:val="TAL"/>
              <w:keepNext w:val="0"/>
              <w:rPr>
                <w:rFonts w:eastAsia="맑은 고딕"/>
              </w:rPr>
            </w:pPr>
          </w:p>
          <w:p w14:paraId="1D124F6B" w14:textId="77777777" w:rsidR="00E13DC2" w:rsidRDefault="00E13DC2" w:rsidP="00943238">
            <w:pPr>
              <w:pStyle w:val="TAL"/>
              <w:keepNext w:val="0"/>
              <w:rPr>
                <w:rFonts w:eastAsia="맑은 고딕"/>
              </w:rPr>
            </w:pPr>
            <w:r>
              <w:rPr>
                <w:rFonts w:eastAsia="맑은 고딕"/>
              </w:rPr>
              <w:t>Optionally includes the clock quality acceptance criteria for the UE. It may be defined based on one or more of the following attributes: time source, traceability to UTC and to GNSS, synchronization state, clock accuracy, frequency stability.</w:t>
            </w:r>
          </w:p>
        </w:tc>
      </w:tr>
      <w:tr w:rsidR="00E13DC2" w:rsidRPr="00140E21" w14:paraId="008043EA" w14:textId="77777777" w:rsidTr="00943238">
        <w:trPr>
          <w:cantSplit/>
          <w:tblHeader/>
          <w:jc w:val="center"/>
        </w:trPr>
        <w:tc>
          <w:tcPr>
            <w:tcW w:w="1980" w:type="dxa"/>
            <w:tcBorders>
              <w:top w:val="nil"/>
              <w:left w:val="single" w:sz="4" w:space="0" w:color="auto"/>
              <w:bottom w:val="nil"/>
              <w:right w:val="single" w:sz="4" w:space="0" w:color="auto"/>
            </w:tcBorders>
            <w:shd w:val="clear" w:color="auto" w:fill="auto"/>
          </w:tcPr>
          <w:p w14:paraId="05BA463E" w14:textId="77777777" w:rsidR="00E13DC2" w:rsidRPr="00140E21" w:rsidRDefault="00E13DC2" w:rsidP="0094323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6257224" w14:textId="77777777" w:rsidR="00E13DC2" w:rsidRDefault="00E13DC2" w:rsidP="00943238">
            <w:pPr>
              <w:pStyle w:val="TAL"/>
              <w:keepNext w:val="0"/>
              <w:rPr>
                <w:rFonts w:eastAsia="맑은 고딕"/>
              </w:rPr>
            </w:pPr>
            <w:r>
              <w:rPr>
                <w:rFonts w:eastAsia="맑은 고딕"/>
              </w:rPr>
              <w:t>Routing Indicator</w:t>
            </w:r>
          </w:p>
        </w:tc>
        <w:tc>
          <w:tcPr>
            <w:tcW w:w="4225" w:type="dxa"/>
            <w:tcBorders>
              <w:top w:val="single" w:sz="4" w:space="0" w:color="auto"/>
              <w:left w:val="single" w:sz="4" w:space="0" w:color="auto"/>
              <w:bottom w:val="single" w:sz="4" w:space="0" w:color="auto"/>
              <w:right w:val="single" w:sz="4" w:space="0" w:color="auto"/>
            </w:tcBorders>
          </w:tcPr>
          <w:p w14:paraId="7598C310" w14:textId="77777777" w:rsidR="00E13DC2" w:rsidRDefault="00E13DC2" w:rsidP="00943238">
            <w:pPr>
              <w:pStyle w:val="TAL"/>
              <w:keepNext w:val="0"/>
              <w:rPr>
                <w:rFonts w:eastAsia="맑은 고딕"/>
              </w:rPr>
            </w:pPr>
            <w:r>
              <w:rPr>
                <w:rFonts w:eastAsia="맑은 고딕"/>
              </w:rPr>
              <w:t>Routing Indicator assigned to the SUPI.</w:t>
            </w:r>
          </w:p>
        </w:tc>
      </w:tr>
      <w:tr w:rsidR="00E13DC2" w:rsidRPr="00140E21" w14:paraId="0AE43D55" w14:textId="77777777" w:rsidTr="00943238">
        <w:trPr>
          <w:cantSplit/>
          <w:tblHeader/>
          <w:jc w:val="center"/>
        </w:trPr>
        <w:tc>
          <w:tcPr>
            <w:tcW w:w="1980" w:type="dxa"/>
            <w:tcBorders>
              <w:top w:val="nil"/>
              <w:left w:val="single" w:sz="4" w:space="0" w:color="auto"/>
              <w:bottom w:val="nil"/>
              <w:right w:val="single" w:sz="4" w:space="0" w:color="auto"/>
            </w:tcBorders>
            <w:shd w:val="clear" w:color="auto" w:fill="auto"/>
          </w:tcPr>
          <w:p w14:paraId="53BA084D" w14:textId="77777777" w:rsidR="00E13DC2" w:rsidRPr="00140E21" w:rsidRDefault="00E13DC2" w:rsidP="0094323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2DD56D4" w14:textId="77777777" w:rsidR="00E13DC2" w:rsidRDefault="00E13DC2" w:rsidP="00943238">
            <w:pPr>
              <w:pStyle w:val="TAL"/>
              <w:keepNext w:val="0"/>
              <w:rPr>
                <w:rFonts w:eastAsia="맑은 고딕"/>
              </w:rPr>
            </w:pPr>
            <w:r>
              <w:rPr>
                <w:rFonts w:eastAsia="맑은 고딕"/>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2058D4B1" w14:textId="77777777" w:rsidR="00E13DC2" w:rsidRDefault="00E13DC2" w:rsidP="00943238">
            <w:pPr>
              <w:pStyle w:val="TAL"/>
              <w:keepNext w:val="0"/>
              <w:rPr>
                <w:rFonts w:eastAsia="맑은 고딕"/>
              </w:rPr>
            </w:pPr>
            <w:r>
              <w:rPr>
                <w:rFonts w:eastAsia="맑은 고딕"/>
              </w:rPr>
              <w:t>Operator Determined Barring for Packet Oriented Services. See TS 23.015 [90] and TS 29.503 [52] for the handling of ODB for Packet service parameter.</w:t>
            </w:r>
          </w:p>
        </w:tc>
      </w:tr>
      <w:tr w:rsidR="00E13DC2" w:rsidRPr="00140E21" w14:paraId="7623A2D1" w14:textId="77777777" w:rsidTr="00943238">
        <w:trPr>
          <w:cantSplit/>
          <w:tblHeader/>
          <w:jc w:val="center"/>
        </w:trPr>
        <w:tc>
          <w:tcPr>
            <w:tcW w:w="1980" w:type="dxa"/>
            <w:tcBorders>
              <w:top w:val="nil"/>
              <w:left w:val="single" w:sz="4" w:space="0" w:color="auto"/>
              <w:bottom w:val="nil"/>
              <w:right w:val="single" w:sz="4" w:space="0" w:color="auto"/>
            </w:tcBorders>
            <w:shd w:val="clear" w:color="auto" w:fill="auto"/>
          </w:tcPr>
          <w:p w14:paraId="71118DBD" w14:textId="77777777" w:rsidR="00E13DC2" w:rsidRPr="00140E21" w:rsidRDefault="00E13DC2" w:rsidP="0094323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9777DC7" w14:textId="77777777" w:rsidR="00E13DC2" w:rsidRDefault="00E13DC2" w:rsidP="00943238">
            <w:pPr>
              <w:pStyle w:val="TAL"/>
              <w:keepNext w:val="0"/>
              <w:rPr>
                <w:rFonts w:eastAsia="맑은 고딕"/>
              </w:rPr>
            </w:pPr>
            <w:r>
              <w:rPr>
                <w:rFonts w:eastAsia="맑은 고딕"/>
              </w:rPr>
              <w:t>QMC Configuration information</w:t>
            </w:r>
          </w:p>
        </w:tc>
        <w:tc>
          <w:tcPr>
            <w:tcW w:w="4225" w:type="dxa"/>
            <w:tcBorders>
              <w:top w:val="single" w:sz="4" w:space="0" w:color="auto"/>
              <w:left w:val="single" w:sz="4" w:space="0" w:color="auto"/>
              <w:bottom w:val="single" w:sz="4" w:space="0" w:color="auto"/>
              <w:right w:val="single" w:sz="4" w:space="0" w:color="auto"/>
            </w:tcBorders>
          </w:tcPr>
          <w:p w14:paraId="08210759" w14:textId="77777777" w:rsidR="00E13DC2" w:rsidRDefault="00E13DC2" w:rsidP="00943238">
            <w:pPr>
              <w:pStyle w:val="TAL"/>
              <w:keepNext w:val="0"/>
              <w:rPr>
                <w:rFonts w:eastAsia="맑은 고딕"/>
              </w:rPr>
            </w:pPr>
            <w:r>
              <w:rPr>
                <w:rFonts w:eastAsia="맑은 고딕"/>
              </w:rPr>
              <w:t>The content of QMC Configuration information (e.g. QoE reference, QoE collection entity address, etc.) is defined in TS 28.405 [92].</w:t>
            </w:r>
          </w:p>
        </w:tc>
      </w:tr>
      <w:tr w:rsidR="00E13DC2" w:rsidRPr="00140E21" w14:paraId="1363D097" w14:textId="77777777" w:rsidTr="00943238">
        <w:trPr>
          <w:cantSplit/>
          <w:tblHeader/>
          <w:jc w:val="center"/>
        </w:trPr>
        <w:tc>
          <w:tcPr>
            <w:tcW w:w="1980" w:type="dxa"/>
            <w:tcBorders>
              <w:top w:val="nil"/>
              <w:left w:val="single" w:sz="4" w:space="0" w:color="auto"/>
              <w:bottom w:val="nil"/>
              <w:right w:val="single" w:sz="4" w:space="0" w:color="auto"/>
            </w:tcBorders>
            <w:shd w:val="clear" w:color="auto" w:fill="auto"/>
          </w:tcPr>
          <w:p w14:paraId="502A22B0" w14:textId="77777777" w:rsidR="00E13DC2" w:rsidRPr="00140E21" w:rsidRDefault="00E13DC2" w:rsidP="0094323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B819007" w14:textId="77777777" w:rsidR="00E13DC2" w:rsidRDefault="00E13DC2" w:rsidP="00943238">
            <w:pPr>
              <w:pStyle w:val="TAL"/>
              <w:keepNext w:val="0"/>
              <w:rPr>
                <w:rFonts w:eastAsia="맑은 고딕"/>
              </w:rPr>
            </w:pPr>
            <w:r>
              <w:rPr>
                <w:rFonts w:eastAsia="맑은 고딕"/>
              </w:rPr>
              <w:t>NCR-Operation allowed</w:t>
            </w:r>
          </w:p>
        </w:tc>
        <w:tc>
          <w:tcPr>
            <w:tcW w:w="4225" w:type="dxa"/>
            <w:tcBorders>
              <w:top w:val="single" w:sz="4" w:space="0" w:color="auto"/>
              <w:left w:val="single" w:sz="4" w:space="0" w:color="auto"/>
              <w:bottom w:val="single" w:sz="4" w:space="0" w:color="auto"/>
              <w:right w:val="single" w:sz="4" w:space="0" w:color="auto"/>
            </w:tcBorders>
          </w:tcPr>
          <w:p w14:paraId="347F516F" w14:textId="77777777" w:rsidR="00E13DC2" w:rsidRDefault="00E13DC2" w:rsidP="00943238">
            <w:pPr>
              <w:pStyle w:val="TAL"/>
              <w:keepNext w:val="0"/>
              <w:rPr>
                <w:rFonts w:eastAsia="맑은 고딕"/>
              </w:rPr>
            </w:pPr>
            <w:r>
              <w:rPr>
                <w:rFonts w:eastAsia="맑은 고딕"/>
              </w:rPr>
              <w:t>Indicates that the subscriber is allowed for NCR-operation as specified in clause 5.47 of TS 23.501 [2].</w:t>
            </w:r>
          </w:p>
        </w:tc>
      </w:tr>
      <w:tr w:rsidR="00E13DC2" w:rsidRPr="00140E21" w14:paraId="53E47ED3" w14:textId="77777777" w:rsidTr="00943238">
        <w:trPr>
          <w:cantSplit/>
          <w:tblHeader/>
          <w:jc w:val="center"/>
        </w:trPr>
        <w:tc>
          <w:tcPr>
            <w:tcW w:w="1980" w:type="dxa"/>
            <w:tcBorders>
              <w:top w:val="nil"/>
              <w:left w:val="single" w:sz="4" w:space="0" w:color="auto"/>
              <w:bottom w:val="nil"/>
              <w:right w:val="single" w:sz="4" w:space="0" w:color="auto"/>
            </w:tcBorders>
            <w:shd w:val="clear" w:color="auto" w:fill="auto"/>
          </w:tcPr>
          <w:p w14:paraId="7745EC58" w14:textId="77777777" w:rsidR="00E13DC2" w:rsidRPr="00140E21" w:rsidRDefault="00E13DC2" w:rsidP="0094323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088F4B6" w14:textId="77777777" w:rsidR="00E13DC2" w:rsidRDefault="00E13DC2" w:rsidP="00943238">
            <w:pPr>
              <w:pStyle w:val="TAL"/>
              <w:keepNext w:val="0"/>
              <w:rPr>
                <w:rFonts w:eastAsia="맑은 고딕"/>
              </w:rPr>
            </w:pPr>
            <w:r>
              <w:rPr>
                <w:rFonts w:eastAsia="맑은 고딕"/>
              </w:rPr>
              <w:t>AM Policy Association indicator</w:t>
            </w:r>
          </w:p>
        </w:tc>
        <w:tc>
          <w:tcPr>
            <w:tcW w:w="4225" w:type="dxa"/>
            <w:tcBorders>
              <w:top w:val="single" w:sz="4" w:space="0" w:color="auto"/>
              <w:left w:val="single" w:sz="4" w:space="0" w:color="auto"/>
              <w:bottom w:val="single" w:sz="4" w:space="0" w:color="auto"/>
              <w:right w:val="single" w:sz="4" w:space="0" w:color="auto"/>
            </w:tcBorders>
          </w:tcPr>
          <w:p w14:paraId="3120D6FD" w14:textId="77777777" w:rsidR="00E13DC2" w:rsidRDefault="00E13DC2" w:rsidP="00943238">
            <w:pPr>
              <w:pStyle w:val="TAL"/>
              <w:keepNext w:val="0"/>
              <w:rPr>
                <w:rFonts w:eastAsia="맑은 고딕"/>
              </w:rPr>
            </w:pPr>
            <w:r>
              <w:rPr>
                <w:rFonts w:eastAsia="맑은 고딕"/>
              </w:rPr>
              <w:t>Indicates whether the AM Policy Association is "enabled", "disabled".</w:t>
            </w:r>
          </w:p>
        </w:tc>
      </w:tr>
      <w:tr w:rsidR="00E13DC2" w:rsidRPr="00140E21" w14:paraId="239B6CCD" w14:textId="77777777" w:rsidTr="00943238">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7FE25976" w14:textId="77777777" w:rsidR="00E13DC2" w:rsidRPr="00140E21" w:rsidRDefault="00E13DC2" w:rsidP="0094323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98F0AE4" w14:textId="77777777" w:rsidR="00E13DC2" w:rsidRDefault="00E13DC2" w:rsidP="00943238">
            <w:pPr>
              <w:pStyle w:val="TAL"/>
              <w:keepNext w:val="0"/>
              <w:rPr>
                <w:rFonts w:eastAsia="맑은 고딕"/>
              </w:rPr>
            </w:pPr>
            <w:r>
              <w:rPr>
                <w:rFonts w:eastAsia="맑은 고딕"/>
              </w:rPr>
              <w:t>UE Policy Association indicator</w:t>
            </w:r>
          </w:p>
        </w:tc>
        <w:tc>
          <w:tcPr>
            <w:tcW w:w="4225" w:type="dxa"/>
            <w:tcBorders>
              <w:top w:val="single" w:sz="4" w:space="0" w:color="auto"/>
              <w:left w:val="single" w:sz="4" w:space="0" w:color="auto"/>
              <w:bottom w:val="single" w:sz="4" w:space="0" w:color="auto"/>
              <w:right w:val="single" w:sz="4" w:space="0" w:color="auto"/>
            </w:tcBorders>
          </w:tcPr>
          <w:p w14:paraId="6FA18C97" w14:textId="77777777" w:rsidR="00E13DC2" w:rsidRDefault="00E13DC2" w:rsidP="00943238">
            <w:pPr>
              <w:pStyle w:val="TAL"/>
              <w:keepNext w:val="0"/>
              <w:rPr>
                <w:rFonts w:eastAsia="맑은 고딕"/>
              </w:rPr>
            </w:pPr>
            <w:r>
              <w:rPr>
                <w:rFonts w:eastAsia="맑은 고딕"/>
              </w:rPr>
              <w:t>Indicates whether the UE Policy Association is "enabled" or "disabled".</w:t>
            </w:r>
          </w:p>
        </w:tc>
      </w:tr>
      <w:tr w:rsidR="00E13DC2" w:rsidRPr="00140E21" w14:paraId="3B388247" w14:textId="77777777" w:rsidTr="00943238">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1CA9B656" w14:textId="77777777" w:rsidR="00E13DC2" w:rsidRPr="00140E21" w:rsidRDefault="00E13DC2" w:rsidP="00943238">
            <w:pPr>
              <w:pStyle w:val="TAL"/>
              <w:keepNext w:val="0"/>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35C4CE1F" w14:textId="77777777" w:rsidR="00E13DC2" w:rsidRPr="00140E21" w:rsidRDefault="00E13DC2" w:rsidP="00943238">
            <w:pPr>
              <w:pStyle w:val="TAL"/>
              <w:keepNext w:val="0"/>
              <w:rPr>
                <w:rFonts w:eastAsia="맑은 고딕"/>
              </w:rPr>
            </w:pPr>
            <w:r w:rsidRPr="00140E21">
              <w:rPr>
                <w:rFonts w:eastAsia="맑은 고딕"/>
              </w:rPr>
              <w:t>Subscribed S-NSSAIs</w:t>
            </w:r>
          </w:p>
        </w:tc>
        <w:tc>
          <w:tcPr>
            <w:tcW w:w="4225" w:type="dxa"/>
            <w:tcBorders>
              <w:top w:val="single" w:sz="4" w:space="0" w:color="auto"/>
              <w:left w:val="single" w:sz="4" w:space="0" w:color="auto"/>
              <w:bottom w:val="single" w:sz="4" w:space="0" w:color="auto"/>
              <w:right w:val="single" w:sz="4" w:space="0" w:color="auto"/>
            </w:tcBorders>
          </w:tcPr>
          <w:p w14:paraId="5A243CAC" w14:textId="77777777" w:rsidR="00E13DC2" w:rsidRPr="00140E21" w:rsidRDefault="00E13DC2" w:rsidP="00943238">
            <w:pPr>
              <w:pStyle w:val="TAL"/>
              <w:keepNext w:val="0"/>
              <w:rPr>
                <w:rFonts w:eastAsia="맑은 고딕"/>
              </w:rPr>
            </w:pPr>
            <w:r w:rsidRPr="00140E21">
              <w:rPr>
                <w:rFonts w:eastAsia="맑은 고딕"/>
              </w:rPr>
              <w:t>The Network Slices that the UE subscribes to. In roaming case, it indicates the subscribed network slices applicable to the serving PLMN</w:t>
            </w:r>
            <w:r>
              <w:rPr>
                <w:rFonts w:eastAsia="맑은 고딕"/>
              </w:rPr>
              <w:t xml:space="preserve"> (NOTE 11)</w:t>
            </w:r>
            <w:r w:rsidRPr="00140E21">
              <w:rPr>
                <w:rFonts w:eastAsia="맑은 고딕"/>
              </w:rPr>
              <w:t>.</w:t>
            </w:r>
          </w:p>
        </w:tc>
      </w:tr>
      <w:tr w:rsidR="00E13DC2" w:rsidRPr="00140E21" w14:paraId="3EF0B994" w14:textId="77777777" w:rsidTr="00943238">
        <w:trPr>
          <w:cantSplit/>
          <w:tblHeader/>
          <w:jc w:val="center"/>
        </w:trPr>
        <w:tc>
          <w:tcPr>
            <w:tcW w:w="1980" w:type="dxa"/>
            <w:tcBorders>
              <w:top w:val="nil"/>
              <w:left w:val="single" w:sz="4" w:space="0" w:color="auto"/>
              <w:bottom w:val="nil"/>
              <w:right w:val="single" w:sz="4" w:space="0" w:color="auto"/>
            </w:tcBorders>
            <w:shd w:val="clear" w:color="auto" w:fill="auto"/>
          </w:tcPr>
          <w:p w14:paraId="01EAB7F0" w14:textId="77777777" w:rsidR="00E13DC2" w:rsidRPr="00140E21" w:rsidRDefault="00E13DC2" w:rsidP="00943238">
            <w:pPr>
              <w:pStyle w:val="TAL"/>
              <w:keepNext w:val="0"/>
              <w:rPr>
                <w:rFonts w:eastAsia="맑은 고딕"/>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249F1302" w14:textId="77777777" w:rsidR="00E13DC2" w:rsidRPr="00140E21" w:rsidRDefault="00E13DC2" w:rsidP="00943238">
            <w:pPr>
              <w:pStyle w:val="TAL"/>
              <w:keepNext w:val="0"/>
              <w:rPr>
                <w:rFonts w:eastAsia="맑은 고딕"/>
              </w:rPr>
            </w:pPr>
            <w:r>
              <w:rPr>
                <w:rFonts w:eastAsia="맑은 고딕"/>
              </w:rPr>
              <w:t>Default S-NSSAIs</w:t>
            </w:r>
          </w:p>
        </w:tc>
        <w:tc>
          <w:tcPr>
            <w:tcW w:w="4225" w:type="dxa"/>
            <w:tcBorders>
              <w:top w:val="single" w:sz="4" w:space="0" w:color="auto"/>
              <w:left w:val="single" w:sz="4" w:space="0" w:color="auto"/>
              <w:bottom w:val="single" w:sz="4" w:space="0" w:color="auto"/>
              <w:right w:val="single" w:sz="4" w:space="0" w:color="auto"/>
            </w:tcBorders>
          </w:tcPr>
          <w:p w14:paraId="05A8FCA3" w14:textId="77777777" w:rsidR="00E13DC2" w:rsidRPr="00140E21" w:rsidRDefault="00E13DC2" w:rsidP="00943238">
            <w:pPr>
              <w:pStyle w:val="TAL"/>
              <w:keepNext w:val="0"/>
              <w:rPr>
                <w:rFonts w:eastAsia="맑은 고딕"/>
              </w:rPr>
            </w:pPr>
            <w:r>
              <w:rPr>
                <w:rFonts w:eastAsia="맑은 고딕"/>
              </w:rPr>
              <w:t>The Subscribed S-NSSAIs marked as default S-NSSAI. In the roaming case, only those applicable to the Serving PLMN (NOTE 12).</w:t>
            </w:r>
          </w:p>
        </w:tc>
      </w:tr>
      <w:tr w:rsidR="00E13DC2" w:rsidRPr="00140E21" w14:paraId="52FD35AB" w14:textId="77777777" w:rsidTr="00943238">
        <w:trPr>
          <w:cantSplit/>
          <w:tblHeader/>
          <w:jc w:val="center"/>
        </w:trPr>
        <w:tc>
          <w:tcPr>
            <w:tcW w:w="1980" w:type="dxa"/>
            <w:tcBorders>
              <w:top w:val="nil"/>
              <w:left w:val="single" w:sz="4" w:space="0" w:color="auto"/>
              <w:bottom w:val="nil"/>
              <w:right w:val="single" w:sz="4" w:space="0" w:color="auto"/>
            </w:tcBorders>
            <w:shd w:val="clear" w:color="auto" w:fill="auto"/>
          </w:tcPr>
          <w:p w14:paraId="340C3DBB" w14:textId="77777777" w:rsidR="00E13DC2" w:rsidRPr="00140E21" w:rsidRDefault="00E13DC2" w:rsidP="00943238">
            <w:pPr>
              <w:pStyle w:val="TAL"/>
              <w:keepNext w:val="0"/>
              <w:rPr>
                <w:rFonts w:eastAsia="맑은 고딕"/>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54A8F60A" w14:textId="77777777" w:rsidR="00E13DC2" w:rsidRPr="00140E21" w:rsidRDefault="00E13DC2" w:rsidP="00943238">
            <w:pPr>
              <w:pStyle w:val="TAL"/>
              <w:keepNext w:val="0"/>
              <w:rPr>
                <w:rFonts w:eastAsia="맑은 고딕"/>
              </w:rPr>
            </w:pPr>
            <w:r>
              <w:rPr>
                <w:rFonts w:eastAsia="맑은 고딕"/>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70F3C5EE" w14:textId="77777777" w:rsidR="00E13DC2" w:rsidRPr="00140E21" w:rsidRDefault="00E13DC2" w:rsidP="00943238">
            <w:pPr>
              <w:pStyle w:val="TAL"/>
              <w:keepNext w:val="0"/>
              <w:rPr>
                <w:rFonts w:eastAsia="맑은 고딕"/>
              </w:rPr>
            </w:pPr>
            <w:r>
              <w:rPr>
                <w:rFonts w:eastAsia="맑은 고딕"/>
              </w:rPr>
              <w:t>The Subscribed S-NSSAIs marked as subject to NSSAA.</w:t>
            </w:r>
          </w:p>
        </w:tc>
      </w:tr>
      <w:tr w:rsidR="00E13DC2" w:rsidRPr="00140E21" w14:paraId="6F5C6D2B" w14:textId="77777777" w:rsidTr="00943238">
        <w:trPr>
          <w:cantSplit/>
          <w:tblHeader/>
          <w:jc w:val="center"/>
        </w:trPr>
        <w:tc>
          <w:tcPr>
            <w:tcW w:w="1980" w:type="dxa"/>
            <w:tcBorders>
              <w:top w:val="nil"/>
              <w:left w:val="single" w:sz="4" w:space="0" w:color="auto"/>
              <w:bottom w:val="nil"/>
              <w:right w:val="single" w:sz="4" w:space="0" w:color="auto"/>
            </w:tcBorders>
            <w:shd w:val="clear" w:color="auto" w:fill="auto"/>
          </w:tcPr>
          <w:p w14:paraId="5700C4D9" w14:textId="77777777" w:rsidR="00E13DC2" w:rsidRPr="00140E21" w:rsidRDefault="00E13DC2" w:rsidP="0094323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38CAFF8" w14:textId="77777777" w:rsidR="00E13DC2" w:rsidRPr="00140E21" w:rsidRDefault="00E13DC2" w:rsidP="00943238">
            <w:pPr>
              <w:pStyle w:val="TAL"/>
              <w:keepNext w:val="0"/>
              <w:rPr>
                <w:rFonts w:eastAsia="맑은 고딕"/>
              </w:rPr>
            </w:pPr>
            <w:r>
              <w:rPr>
                <w:rFonts w:eastAsia="맑은 고딕"/>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57478F97" w14:textId="77777777" w:rsidR="00E13DC2" w:rsidRPr="00140E21" w:rsidRDefault="00E13DC2" w:rsidP="00943238">
            <w:pPr>
              <w:pStyle w:val="TAL"/>
              <w:keepNext w:val="0"/>
              <w:rPr>
                <w:rFonts w:eastAsia="맑은 고딕"/>
              </w:rPr>
            </w:pPr>
            <w:r>
              <w:rPr>
                <w:rFonts w:eastAsia="맑은 고딕"/>
              </w:rPr>
              <w:t>Optionally, for each S-NSSAI in the Subscribed S-NSSAIs, the one or more value of Network Slice Simultaneous Registration Group(s) (NOTE 11) associated with the S-NSSAI.</w:t>
            </w:r>
          </w:p>
        </w:tc>
      </w:tr>
      <w:tr w:rsidR="00E13DC2" w:rsidRPr="00140E21" w14:paraId="3A0D0154" w14:textId="77777777" w:rsidTr="00943238">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47D4F83E" w14:textId="77777777" w:rsidR="00E13DC2" w:rsidRPr="00140E21" w:rsidRDefault="00E13DC2" w:rsidP="0094323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0443279" w14:textId="77777777" w:rsidR="00E13DC2" w:rsidRPr="00140E21" w:rsidRDefault="00E13DC2" w:rsidP="00943238">
            <w:pPr>
              <w:pStyle w:val="TAL"/>
              <w:keepNext w:val="0"/>
              <w:rPr>
                <w:rFonts w:eastAsia="맑은 고딕"/>
              </w:rPr>
            </w:pPr>
            <w:r>
              <w:rPr>
                <w:rFonts w:eastAsia="맑은 고딕"/>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63511E87" w14:textId="77777777" w:rsidR="00E13DC2" w:rsidRPr="00140E21" w:rsidRDefault="00E13DC2" w:rsidP="00943238">
            <w:pPr>
              <w:pStyle w:val="TAL"/>
              <w:keepNext w:val="0"/>
              <w:rPr>
                <w:rFonts w:eastAsia="맑은 고딕"/>
              </w:rPr>
            </w:pPr>
            <w:r>
              <w:rPr>
                <w:rFonts w:eastAsia="맑은 고딕"/>
              </w:rPr>
              <w:t>Optionally, if the Subscribed S-NSSAI is temporarily available network slice, one validity time is associated with this S-NSSAI.</w:t>
            </w:r>
          </w:p>
        </w:tc>
      </w:tr>
      <w:tr w:rsidR="00E13DC2" w:rsidRPr="00140E21" w14:paraId="752668F0" w14:textId="77777777" w:rsidTr="00943238">
        <w:trPr>
          <w:cantSplit/>
          <w:tblHeader/>
          <w:jc w:val="center"/>
        </w:trPr>
        <w:tc>
          <w:tcPr>
            <w:tcW w:w="1980" w:type="dxa"/>
            <w:tcBorders>
              <w:top w:val="single" w:sz="4" w:space="0" w:color="auto"/>
              <w:left w:val="single" w:sz="4" w:space="0" w:color="auto"/>
              <w:bottom w:val="nil"/>
              <w:right w:val="single" w:sz="4" w:space="0" w:color="auto"/>
            </w:tcBorders>
          </w:tcPr>
          <w:p w14:paraId="1FF8B6A7" w14:textId="77777777" w:rsidR="00E13DC2" w:rsidRPr="00140E21" w:rsidRDefault="00E13DC2" w:rsidP="00943238">
            <w:pPr>
              <w:pStyle w:val="TAL"/>
              <w:keepNext w:val="0"/>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2383F4EB" w14:textId="77777777" w:rsidR="00E13DC2" w:rsidRPr="00140E21" w:rsidRDefault="00E13DC2" w:rsidP="00943238">
            <w:pPr>
              <w:pStyle w:val="TAL"/>
              <w:keepNext w:val="0"/>
              <w:rPr>
                <w:rFonts w:eastAsia="맑은 고딕"/>
              </w:rPr>
            </w:pPr>
            <w:r w:rsidRPr="00140E21">
              <w:rPr>
                <w:rFonts w:eastAsia="맑은 고딕"/>
              </w:rPr>
              <w:t>SUPI</w:t>
            </w:r>
          </w:p>
        </w:tc>
        <w:tc>
          <w:tcPr>
            <w:tcW w:w="4225" w:type="dxa"/>
            <w:tcBorders>
              <w:top w:val="single" w:sz="4" w:space="0" w:color="auto"/>
              <w:left w:val="single" w:sz="4" w:space="0" w:color="auto"/>
              <w:bottom w:val="single" w:sz="4" w:space="0" w:color="auto"/>
              <w:right w:val="single" w:sz="4" w:space="0" w:color="auto"/>
            </w:tcBorders>
          </w:tcPr>
          <w:p w14:paraId="1857A374" w14:textId="77777777" w:rsidR="00E13DC2" w:rsidRPr="00140E21" w:rsidRDefault="00E13DC2" w:rsidP="00943238">
            <w:pPr>
              <w:pStyle w:val="TAL"/>
              <w:keepNext w:val="0"/>
              <w:rPr>
                <w:rFonts w:eastAsia="맑은 고딕"/>
              </w:rPr>
            </w:pPr>
            <w:r w:rsidRPr="00140E21">
              <w:rPr>
                <w:rFonts w:eastAsia="맑은 고딕"/>
              </w:rPr>
              <w:t>Key</w:t>
            </w:r>
          </w:p>
        </w:tc>
      </w:tr>
      <w:tr w:rsidR="00E13DC2" w:rsidRPr="00140E21" w14:paraId="78B09754" w14:textId="77777777" w:rsidTr="00943238">
        <w:trPr>
          <w:cantSplit/>
          <w:tblHeader/>
          <w:jc w:val="center"/>
        </w:trPr>
        <w:tc>
          <w:tcPr>
            <w:tcW w:w="1980" w:type="dxa"/>
            <w:tcBorders>
              <w:top w:val="nil"/>
              <w:left w:val="single" w:sz="4" w:space="0" w:color="auto"/>
              <w:bottom w:val="nil"/>
              <w:right w:val="single" w:sz="4" w:space="0" w:color="auto"/>
            </w:tcBorders>
          </w:tcPr>
          <w:p w14:paraId="5D94AA2F" w14:textId="77777777" w:rsidR="00E13DC2" w:rsidRPr="00140E21" w:rsidRDefault="00E13DC2" w:rsidP="00943238">
            <w:pPr>
              <w:pStyle w:val="TAL"/>
              <w:keepNext w:val="0"/>
              <w:rPr>
                <w:rFonts w:eastAsia="맑은 고딕"/>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2B51B59A" w14:textId="77777777" w:rsidR="00E13DC2" w:rsidRPr="00140E21" w:rsidRDefault="00E13DC2" w:rsidP="00943238">
            <w:pPr>
              <w:pStyle w:val="TAL"/>
              <w:keepNext w:val="0"/>
              <w:rPr>
                <w:rFonts w:eastAsia="맑은 고딕"/>
                <w:b/>
              </w:rPr>
            </w:pPr>
            <w:r w:rsidRPr="00140E21">
              <w:rPr>
                <w:rFonts w:eastAsia="맑은 고딕"/>
                <w:b/>
              </w:rPr>
              <w:t>SMF Selection Subscription data contains one or more S-NSSAI level subscription data:</w:t>
            </w:r>
          </w:p>
        </w:tc>
      </w:tr>
      <w:tr w:rsidR="00E13DC2" w:rsidRPr="00140E21" w14:paraId="2824F731" w14:textId="77777777" w:rsidTr="00943238">
        <w:trPr>
          <w:cantSplit/>
          <w:tblHeader/>
          <w:jc w:val="center"/>
        </w:trPr>
        <w:tc>
          <w:tcPr>
            <w:tcW w:w="1980" w:type="dxa"/>
            <w:tcBorders>
              <w:top w:val="nil"/>
              <w:left w:val="single" w:sz="4" w:space="0" w:color="auto"/>
              <w:bottom w:val="nil"/>
              <w:right w:val="single" w:sz="4" w:space="0" w:color="auto"/>
            </w:tcBorders>
          </w:tcPr>
          <w:p w14:paraId="29AA6F2C" w14:textId="77777777" w:rsidR="00E13DC2" w:rsidRPr="00140E21" w:rsidRDefault="00E13DC2" w:rsidP="00943238">
            <w:pPr>
              <w:pStyle w:val="TAL"/>
              <w:keepNext w:val="0"/>
              <w:rPr>
                <w:rFonts w:eastAsia="맑은 고딕"/>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0A77B5FE" w14:textId="77777777" w:rsidR="00E13DC2" w:rsidRPr="00140E21" w:rsidRDefault="00E13DC2" w:rsidP="00943238">
            <w:pPr>
              <w:pStyle w:val="TAL"/>
              <w:keepNext w:val="0"/>
              <w:rPr>
                <w:rFonts w:eastAsia="맑은 고딕"/>
              </w:rPr>
            </w:pPr>
            <w:r w:rsidRPr="00140E21">
              <w:rPr>
                <w:rFonts w:eastAsia="맑은 고딕"/>
              </w:rPr>
              <w:t>S-NSSAI</w:t>
            </w:r>
          </w:p>
        </w:tc>
        <w:tc>
          <w:tcPr>
            <w:tcW w:w="4225" w:type="dxa"/>
            <w:tcBorders>
              <w:top w:val="single" w:sz="4" w:space="0" w:color="auto"/>
              <w:left w:val="single" w:sz="4" w:space="0" w:color="auto"/>
              <w:bottom w:val="single" w:sz="4" w:space="0" w:color="auto"/>
              <w:right w:val="single" w:sz="4" w:space="0" w:color="auto"/>
            </w:tcBorders>
          </w:tcPr>
          <w:p w14:paraId="2D8D7DEF" w14:textId="77777777" w:rsidR="00E13DC2" w:rsidRPr="00140E21" w:rsidRDefault="00E13DC2" w:rsidP="00943238">
            <w:pPr>
              <w:pStyle w:val="TAL"/>
              <w:keepNext w:val="0"/>
              <w:rPr>
                <w:rFonts w:eastAsia="맑은 고딕"/>
              </w:rPr>
            </w:pPr>
            <w:r w:rsidRPr="00140E21">
              <w:rPr>
                <w:rFonts w:eastAsia="맑은 고딕"/>
              </w:rPr>
              <w:t>Indicates the value of the S-NSSAI.</w:t>
            </w:r>
          </w:p>
        </w:tc>
      </w:tr>
      <w:tr w:rsidR="00E13DC2" w:rsidRPr="00140E21" w14:paraId="35031245" w14:textId="77777777" w:rsidTr="00943238">
        <w:trPr>
          <w:cantSplit/>
          <w:tblHeader/>
          <w:jc w:val="center"/>
        </w:trPr>
        <w:tc>
          <w:tcPr>
            <w:tcW w:w="1980" w:type="dxa"/>
            <w:tcBorders>
              <w:top w:val="nil"/>
              <w:left w:val="single" w:sz="4" w:space="0" w:color="auto"/>
              <w:bottom w:val="nil"/>
              <w:right w:val="single" w:sz="4" w:space="0" w:color="auto"/>
            </w:tcBorders>
          </w:tcPr>
          <w:p w14:paraId="2D2BE393" w14:textId="77777777" w:rsidR="00E13DC2" w:rsidRPr="00140E21" w:rsidRDefault="00E13DC2" w:rsidP="00943238">
            <w:pPr>
              <w:pStyle w:val="TAL"/>
              <w:keepNext w:val="0"/>
              <w:rPr>
                <w:rFonts w:eastAsia="맑은 고딕"/>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07C650E7" w14:textId="77777777" w:rsidR="00E13DC2" w:rsidRPr="00140E21" w:rsidRDefault="00E13DC2" w:rsidP="00943238">
            <w:pPr>
              <w:pStyle w:val="TAL"/>
              <w:keepNext w:val="0"/>
              <w:rPr>
                <w:rFonts w:eastAsia="맑은 고딕"/>
              </w:rPr>
            </w:pPr>
            <w:r w:rsidRPr="00140E21">
              <w:rPr>
                <w:rFonts w:eastAsia="맑은 고딕"/>
              </w:rPr>
              <w:t>Subscribed DNN list</w:t>
            </w:r>
          </w:p>
        </w:tc>
        <w:tc>
          <w:tcPr>
            <w:tcW w:w="4225" w:type="dxa"/>
            <w:tcBorders>
              <w:top w:val="single" w:sz="4" w:space="0" w:color="auto"/>
              <w:left w:val="single" w:sz="4" w:space="0" w:color="auto"/>
              <w:bottom w:val="single" w:sz="4" w:space="0" w:color="auto"/>
              <w:right w:val="single" w:sz="4" w:space="0" w:color="auto"/>
            </w:tcBorders>
          </w:tcPr>
          <w:p w14:paraId="5E1A60DE" w14:textId="77777777" w:rsidR="00E13DC2" w:rsidRPr="00140E21" w:rsidRDefault="00E13DC2" w:rsidP="00943238">
            <w:pPr>
              <w:pStyle w:val="TAL"/>
              <w:keepNext w:val="0"/>
              <w:rPr>
                <w:rFonts w:eastAsia="맑은 고딕"/>
              </w:rPr>
            </w:pPr>
            <w:r w:rsidRPr="00140E21">
              <w:rPr>
                <w:rFonts w:eastAsia="맑은 고딕"/>
              </w:rPr>
              <w:t>List of the subscribed DNNs for the UE (NOTE 1).</w:t>
            </w:r>
          </w:p>
        </w:tc>
      </w:tr>
      <w:tr w:rsidR="00E13DC2" w:rsidRPr="00140E21" w14:paraId="3828772A" w14:textId="77777777" w:rsidTr="00943238">
        <w:trPr>
          <w:cantSplit/>
          <w:tblHeader/>
          <w:jc w:val="center"/>
        </w:trPr>
        <w:tc>
          <w:tcPr>
            <w:tcW w:w="1980" w:type="dxa"/>
            <w:tcBorders>
              <w:top w:val="nil"/>
              <w:left w:val="single" w:sz="4" w:space="0" w:color="auto"/>
              <w:bottom w:val="nil"/>
              <w:right w:val="single" w:sz="4" w:space="0" w:color="auto"/>
            </w:tcBorders>
          </w:tcPr>
          <w:p w14:paraId="51E0B0F0" w14:textId="77777777" w:rsidR="00E13DC2" w:rsidRPr="00140E21" w:rsidRDefault="00E13DC2" w:rsidP="00943238">
            <w:pPr>
              <w:pStyle w:val="TAL"/>
              <w:keepNext w:val="0"/>
              <w:rPr>
                <w:rFonts w:eastAsia="맑은 고딕"/>
              </w:rPr>
            </w:pPr>
            <w:r w:rsidRPr="00140E21">
              <w:rPr>
                <w:rFonts w:eastAsia="SimSun"/>
                <w:lang w:eastAsia="zh-CN"/>
              </w:rPr>
              <w:lastRenderedPageBreak/>
              <w:t>TS 23.501 [2])</w:t>
            </w:r>
          </w:p>
        </w:tc>
        <w:tc>
          <w:tcPr>
            <w:tcW w:w="2811" w:type="dxa"/>
            <w:tcBorders>
              <w:top w:val="single" w:sz="4" w:space="0" w:color="auto"/>
              <w:left w:val="single" w:sz="4" w:space="0" w:color="auto"/>
              <w:bottom w:val="single" w:sz="4" w:space="0" w:color="auto"/>
              <w:right w:val="single" w:sz="4" w:space="0" w:color="auto"/>
            </w:tcBorders>
          </w:tcPr>
          <w:p w14:paraId="33F0D928" w14:textId="77777777" w:rsidR="00E13DC2" w:rsidRPr="00140E21" w:rsidRDefault="00E13DC2" w:rsidP="00943238">
            <w:pPr>
              <w:pStyle w:val="TAL"/>
              <w:keepNext w:val="0"/>
              <w:rPr>
                <w:rFonts w:eastAsia="맑은 고딕"/>
              </w:rPr>
            </w:pPr>
            <w:r w:rsidRPr="00140E21">
              <w:rPr>
                <w:rFonts w:eastAsia="맑은 고딕"/>
              </w:rPr>
              <w:t>Default DNN</w:t>
            </w:r>
          </w:p>
        </w:tc>
        <w:tc>
          <w:tcPr>
            <w:tcW w:w="4225" w:type="dxa"/>
            <w:tcBorders>
              <w:top w:val="single" w:sz="4" w:space="0" w:color="auto"/>
              <w:left w:val="single" w:sz="4" w:space="0" w:color="auto"/>
              <w:bottom w:val="single" w:sz="4" w:space="0" w:color="auto"/>
              <w:right w:val="single" w:sz="4" w:space="0" w:color="auto"/>
            </w:tcBorders>
          </w:tcPr>
          <w:p w14:paraId="39C79193" w14:textId="77777777" w:rsidR="00E13DC2" w:rsidRPr="00140E21" w:rsidRDefault="00E13DC2" w:rsidP="00943238">
            <w:pPr>
              <w:pStyle w:val="TAL"/>
              <w:keepNext w:val="0"/>
              <w:rPr>
                <w:rFonts w:eastAsia="맑은 고딕"/>
              </w:rPr>
            </w:pPr>
            <w:r w:rsidRPr="00140E21">
              <w:rPr>
                <w:rFonts w:eastAsia="맑은 고딕"/>
              </w:rPr>
              <w:t>The default DNN if the UE does not provide a DNN (NOTE 2).</w:t>
            </w:r>
          </w:p>
        </w:tc>
      </w:tr>
      <w:tr w:rsidR="00E13DC2" w:rsidRPr="00140E21" w14:paraId="07E843AB" w14:textId="77777777" w:rsidTr="00943238">
        <w:trPr>
          <w:cantSplit/>
          <w:tblHeader/>
          <w:jc w:val="center"/>
        </w:trPr>
        <w:tc>
          <w:tcPr>
            <w:tcW w:w="1980" w:type="dxa"/>
            <w:tcBorders>
              <w:top w:val="nil"/>
              <w:left w:val="single" w:sz="4" w:space="0" w:color="auto"/>
              <w:bottom w:val="nil"/>
              <w:right w:val="single" w:sz="4" w:space="0" w:color="auto"/>
            </w:tcBorders>
          </w:tcPr>
          <w:p w14:paraId="03705A08" w14:textId="77777777" w:rsidR="00E13DC2" w:rsidRPr="00140E21" w:rsidRDefault="00E13DC2" w:rsidP="0094323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83A9B3C" w14:textId="77777777" w:rsidR="00E13DC2" w:rsidRPr="00140E21" w:rsidRDefault="00E13DC2" w:rsidP="00943238">
            <w:pPr>
              <w:pStyle w:val="TAL"/>
              <w:keepNext w:val="0"/>
              <w:rPr>
                <w:rFonts w:eastAsia="맑은 고딕"/>
              </w:rPr>
            </w:pPr>
            <w:r>
              <w:rPr>
                <w:rFonts w:eastAsia="맑은 고딕"/>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4B61F45C" w14:textId="77777777" w:rsidR="00E13DC2" w:rsidRPr="00140E21" w:rsidRDefault="00E13DC2" w:rsidP="00943238">
            <w:pPr>
              <w:pStyle w:val="TAL"/>
              <w:keepNext w:val="0"/>
              <w:rPr>
                <w:rFonts w:eastAsia="맑은 고딕"/>
              </w:rPr>
            </w:pPr>
            <w:r>
              <w:rPr>
                <w:rFonts w:eastAsia="맑은 고딕"/>
              </w:rPr>
              <w:t>List of DNNs that are used for aerial services (e.g. UAS operations or C2, etc.) as described in TS 23.256 [80]. (see NOTE 13).</w:t>
            </w:r>
          </w:p>
        </w:tc>
      </w:tr>
      <w:tr w:rsidR="00E13DC2" w:rsidRPr="00140E21" w14:paraId="1D5CEF8F" w14:textId="77777777" w:rsidTr="00943238">
        <w:trPr>
          <w:cantSplit/>
          <w:tblHeader/>
          <w:jc w:val="center"/>
        </w:trPr>
        <w:tc>
          <w:tcPr>
            <w:tcW w:w="1980" w:type="dxa"/>
            <w:tcBorders>
              <w:top w:val="nil"/>
              <w:left w:val="single" w:sz="4" w:space="0" w:color="auto"/>
              <w:bottom w:val="nil"/>
              <w:right w:val="single" w:sz="4" w:space="0" w:color="auto"/>
            </w:tcBorders>
          </w:tcPr>
          <w:p w14:paraId="7478AD37" w14:textId="77777777" w:rsidR="00E13DC2" w:rsidRPr="00140E21" w:rsidRDefault="00E13DC2" w:rsidP="0094323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49A1CBA" w14:textId="77777777" w:rsidR="00E13DC2" w:rsidRPr="00140E21" w:rsidRDefault="00E13DC2" w:rsidP="00943238">
            <w:pPr>
              <w:pStyle w:val="TAL"/>
              <w:keepNext w:val="0"/>
              <w:rPr>
                <w:rFonts w:eastAsia="맑은 고딕"/>
              </w:rPr>
            </w:pPr>
            <w:r w:rsidRPr="00140E21">
              <w:rPr>
                <w:rFonts w:eastAsia="맑은 고딕"/>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374CEE40" w14:textId="77777777" w:rsidR="00E13DC2" w:rsidRPr="00140E21" w:rsidRDefault="00E13DC2" w:rsidP="00943238">
            <w:pPr>
              <w:pStyle w:val="TAL"/>
              <w:keepNext w:val="0"/>
              <w:rPr>
                <w:rFonts w:eastAsia="맑은 고딕"/>
              </w:rPr>
            </w:pPr>
            <w:r w:rsidRPr="00140E21">
              <w:rPr>
                <w:rFonts w:eastAsia="맑은 고딕"/>
              </w:rPr>
              <w:t>Indicates whether LBO roaming is allowed per DNN, or per (S-NSSAI, subscribed DNN)</w:t>
            </w:r>
            <w:r>
              <w:rPr>
                <w:rFonts w:eastAsia="맑은 고딕"/>
              </w:rPr>
              <w:t>. (NOTE 16)</w:t>
            </w:r>
          </w:p>
        </w:tc>
      </w:tr>
      <w:tr w:rsidR="00E13DC2" w:rsidRPr="00140E21" w14:paraId="23D851BA" w14:textId="77777777" w:rsidTr="00943238">
        <w:trPr>
          <w:cantSplit/>
          <w:tblHeader/>
          <w:jc w:val="center"/>
        </w:trPr>
        <w:tc>
          <w:tcPr>
            <w:tcW w:w="1980" w:type="dxa"/>
            <w:tcBorders>
              <w:top w:val="nil"/>
              <w:left w:val="single" w:sz="4" w:space="0" w:color="auto"/>
              <w:bottom w:val="nil"/>
              <w:right w:val="single" w:sz="4" w:space="0" w:color="auto"/>
            </w:tcBorders>
          </w:tcPr>
          <w:p w14:paraId="115F006B" w14:textId="77777777" w:rsidR="00E13DC2" w:rsidRPr="00140E21" w:rsidRDefault="00E13DC2" w:rsidP="0094323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49FB695" w14:textId="77777777" w:rsidR="00E13DC2" w:rsidRPr="00140E21" w:rsidRDefault="00E13DC2" w:rsidP="00943238">
            <w:pPr>
              <w:pStyle w:val="TAL"/>
              <w:keepNext w:val="0"/>
              <w:rPr>
                <w:rFonts w:eastAsia="맑은 고딕"/>
              </w:rPr>
            </w:pPr>
            <w:r>
              <w:rPr>
                <w:rFonts w:eastAsia="맑은 고딕"/>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7E2C1DF5" w14:textId="77777777" w:rsidR="00E13DC2" w:rsidRDefault="00E13DC2" w:rsidP="00943238">
            <w:pPr>
              <w:pStyle w:val="TAL"/>
              <w:keepNext w:val="0"/>
              <w:rPr>
                <w:rFonts w:eastAsia="맑은 고딕"/>
              </w:rPr>
            </w:pPr>
            <w:r>
              <w:rPr>
                <w:rFonts w:eastAsia="맑은 고딕"/>
              </w:rPr>
              <w:t>Indicates whether Session Breakout for HR Session in VPLMN is allowed per DNN, or per (S-NSSAI, subscribed DNN).</w:t>
            </w:r>
          </w:p>
          <w:p w14:paraId="7D864A2B" w14:textId="77777777" w:rsidR="00E13DC2" w:rsidRPr="00140E21" w:rsidRDefault="00E13DC2" w:rsidP="00943238">
            <w:pPr>
              <w:pStyle w:val="TAL"/>
              <w:keepNext w:val="0"/>
              <w:rPr>
                <w:rFonts w:eastAsia="맑은 고딕"/>
              </w:rPr>
            </w:pPr>
            <w:r>
              <w:rPr>
                <w:rFonts w:eastAsia="맑은 고딕"/>
              </w:rPr>
              <w:t>(NOTE 17)</w:t>
            </w:r>
          </w:p>
        </w:tc>
      </w:tr>
      <w:tr w:rsidR="00E13DC2" w:rsidRPr="00140E21" w14:paraId="7B7E565C" w14:textId="77777777" w:rsidTr="00943238">
        <w:trPr>
          <w:cantSplit/>
          <w:tblHeader/>
          <w:jc w:val="center"/>
          <w:ins w:id="157" w:author="Hongsuk (LGE)" w:date="2024-11-07T08:25:00Z"/>
        </w:trPr>
        <w:tc>
          <w:tcPr>
            <w:tcW w:w="1980" w:type="dxa"/>
            <w:tcBorders>
              <w:top w:val="nil"/>
              <w:left w:val="single" w:sz="4" w:space="0" w:color="auto"/>
              <w:bottom w:val="nil"/>
              <w:right w:val="single" w:sz="4" w:space="0" w:color="auto"/>
            </w:tcBorders>
          </w:tcPr>
          <w:p w14:paraId="64B9C700" w14:textId="77777777" w:rsidR="00E13DC2" w:rsidRPr="00D15A16" w:rsidRDefault="00E13DC2" w:rsidP="00E13DC2">
            <w:pPr>
              <w:pStyle w:val="TAL"/>
              <w:keepNext w:val="0"/>
              <w:rPr>
                <w:ins w:id="158" w:author="Hongsuk (LGE)" w:date="2024-11-07T08:25:00Z"/>
                <w:rFonts w:eastAsia="맑은 고딕"/>
                <w:highlight w:val="green"/>
              </w:rPr>
            </w:pPr>
          </w:p>
        </w:tc>
        <w:tc>
          <w:tcPr>
            <w:tcW w:w="2811" w:type="dxa"/>
            <w:tcBorders>
              <w:top w:val="single" w:sz="4" w:space="0" w:color="auto"/>
              <w:left w:val="single" w:sz="4" w:space="0" w:color="auto"/>
              <w:bottom w:val="single" w:sz="4" w:space="0" w:color="auto"/>
              <w:right w:val="single" w:sz="4" w:space="0" w:color="auto"/>
            </w:tcBorders>
          </w:tcPr>
          <w:p w14:paraId="4614383F" w14:textId="638A5D85" w:rsidR="00E13DC2" w:rsidRPr="00D15A16" w:rsidRDefault="00E13DC2" w:rsidP="00E13DC2">
            <w:pPr>
              <w:pStyle w:val="TAL"/>
              <w:keepNext w:val="0"/>
              <w:rPr>
                <w:ins w:id="159" w:author="Hongsuk (LGE)" w:date="2024-11-07T08:25:00Z"/>
                <w:rFonts w:eastAsia="맑은 고딕"/>
                <w:highlight w:val="green"/>
              </w:rPr>
            </w:pPr>
            <w:ins w:id="160" w:author="Hongsuk (LGE)" w:date="2024-11-07T08:25:00Z">
              <w:r w:rsidRPr="00D15A16">
                <w:rPr>
                  <w:highlight w:val="green"/>
                </w:rPr>
                <w:t>Local Offloading Management allowed indication</w:t>
              </w:r>
            </w:ins>
          </w:p>
        </w:tc>
        <w:tc>
          <w:tcPr>
            <w:tcW w:w="4225" w:type="dxa"/>
            <w:tcBorders>
              <w:top w:val="single" w:sz="4" w:space="0" w:color="auto"/>
              <w:left w:val="single" w:sz="4" w:space="0" w:color="auto"/>
              <w:bottom w:val="single" w:sz="4" w:space="0" w:color="auto"/>
              <w:right w:val="single" w:sz="4" w:space="0" w:color="auto"/>
            </w:tcBorders>
          </w:tcPr>
          <w:p w14:paraId="10BE9C49" w14:textId="4E32A649" w:rsidR="00E13DC2" w:rsidRPr="00D15A16" w:rsidRDefault="00E13DC2" w:rsidP="00E13DC2">
            <w:pPr>
              <w:pStyle w:val="TAL"/>
              <w:keepNext w:val="0"/>
              <w:rPr>
                <w:ins w:id="161" w:author="Hongsuk (LGE)" w:date="2024-11-07T08:25:00Z"/>
                <w:rFonts w:eastAsia="맑은 고딕"/>
                <w:highlight w:val="green"/>
              </w:rPr>
            </w:pPr>
            <w:ins w:id="162" w:author="Hongsuk (LGE)" w:date="2024-11-07T08:25:00Z">
              <w:r w:rsidRPr="00D15A16">
                <w:rPr>
                  <w:rFonts w:eastAsia="맑은 고딕"/>
                  <w:highlight w:val="green"/>
                </w:rPr>
                <w:t>Indicates whether Local Offloading Management is allowed per DNN, or per (S-NSSAI, subscribed DNN).</w:t>
              </w:r>
            </w:ins>
          </w:p>
        </w:tc>
      </w:tr>
      <w:tr w:rsidR="00E13DC2" w:rsidRPr="00140E21" w14:paraId="633F64D4" w14:textId="77777777" w:rsidTr="00943238">
        <w:trPr>
          <w:cantSplit/>
          <w:tblHeader/>
          <w:jc w:val="center"/>
        </w:trPr>
        <w:tc>
          <w:tcPr>
            <w:tcW w:w="1980" w:type="dxa"/>
            <w:tcBorders>
              <w:top w:val="nil"/>
              <w:left w:val="single" w:sz="4" w:space="0" w:color="auto"/>
              <w:bottom w:val="nil"/>
              <w:right w:val="single" w:sz="4" w:space="0" w:color="auto"/>
            </w:tcBorders>
          </w:tcPr>
          <w:p w14:paraId="3CC41B05" w14:textId="77777777" w:rsidR="00E13DC2" w:rsidRPr="00140E21" w:rsidRDefault="00E13DC2" w:rsidP="00E13DC2">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A4D6F79" w14:textId="77777777" w:rsidR="00E13DC2" w:rsidRPr="00140E21" w:rsidRDefault="00E13DC2" w:rsidP="00E13DC2">
            <w:pPr>
              <w:pStyle w:val="TAL"/>
              <w:keepNext w:val="0"/>
              <w:rPr>
                <w:rFonts w:eastAsia="맑은 고딕"/>
              </w:rPr>
            </w:pPr>
            <w:r w:rsidRPr="00140E21">
              <w:rPr>
                <w:rFonts w:eastAsia="맑은 고딕"/>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17BA5AF0" w14:textId="77777777" w:rsidR="00E13DC2" w:rsidRPr="00140E21" w:rsidRDefault="00E13DC2" w:rsidP="00E13DC2">
            <w:pPr>
              <w:pStyle w:val="TAL"/>
              <w:keepNext w:val="0"/>
              <w:rPr>
                <w:rFonts w:eastAsia="맑은 고딕"/>
              </w:rPr>
            </w:pPr>
            <w:r w:rsidRPr="00140E21">
              <w:rPr>
                <w:rFonts w:eastAsia="맑은 고딕"/>
              </w:rPr>
              <w:t>Indicates whether EPS interworking is supported per (S-NSSAI, subscribed DNN).</w:t>
            </w:r>
          </w:p>
        </w:tc>
      </w:tr>
      <w:tr w:rsidR="00E13DC2" w:rsidRPr="00140E21" w14:paraId="52130EC8" w14:textId="77777777" w:rsidTr="00943238">
        <w:trPr>
          <w:cantSplit/>
          <w:tblHeader/>
          <w:jc w:val="center"/>
        </w:trPr>
        <w:tc>
          <w:tcPr>
            <w:tcW w:w="1980" w:type="dxa"/>
            <w:tcBorders>
              <w:top w:val="nil"/>
              <w:left w:val="single" w:sz="4" w:space="0" w:color="auto"/>
              <w:bottom w:val="nil"/>
              <w:right w:val="single" w:sz="4" w:space="0" w:color="auto"/>
            </w:tcBorders>
          </w:tcPr>
          <w:p w14:paraId="120C0956" w14:textId="77777777" w:rsidR="00E13DC2" w:rsidRPr="00140E21" w:rsidRDefault="00E13DC2" w:rsidP="00E13DC2">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2CEE66E" w14:textId="77777777" w:rsidR="00E13DC2" w:rsidRPr="00140E21" w:rsidRDefault="00E13DC2" w:rsidP="00E13DC2">
            <w:pPr>
              <w:pStyle w:val="TAL"/>
              <w:keepNext w:val="0"/>
              <w:rPr>
                <w:rFonts w:eastAsia="맑은 고딕"/>
              </w:rPr>
            </w:pPr>
            <w:r>
              <w:rPr>
                <w:rFonts w:eastAsia="맑은 고딕"/>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066B0107" w14:textId="77777777" w:rsidR="00E13DC2" w:rsidRPr="00140E21" w:rsidRDefault="00E13DC2" w:rsidP="00E13DC2">
            <w:pPr>
              <w:pStyle w:val="TAL"/>
              <w:keepNext w:val="0"/>
              <w:rPr>
                <w:rFonts w:eastAsia="맑은 고딕"/>
              </w:rPr>
            </w:pPr>
            <w:r>
              <w:rPr>
                <w:rFonts w:eastAsia="맑은 고딕"/>
              </w:rPr>
              <w:t>Indication whether the same SMF for multiple PDU Sessions to the same DNN and S-NSSAI is required.</w:t>
            </w:r>
          </w:p>
        </w:tc>
      </w:tr>
      <w:tr w:rsidR="00E13DC2" w:rsidRPr="00140E21" w14:paraId="025C2AAD" w14:textId="77777777" w:rsidTr="00943238">
        <w:trPr>
          <w:cantSplit/>
          <w:tblHeader/>
          <w:jc w:val="center"/>
        </w:trPr>
        <w:tc>
          <w:tcPr>
            <w:tcW w:w="1980" w:type="dxa"/>
            <w:tcBorders>
              <w:top w:val="nil"/>
              <w:left w:val="single" w:sz="4" w:space="0" w:color="auto"/>
              <w:bottom w:val="nil"/>
              <w:right w:val="single" w:sz="4" w:space="0" w:color="auto"/>
            </w:tcBorders>
          </w:tcPr>
          <w:p w14:paraId="402AF30F" w14:textId="77777777" w:rsidR="00E13DC2" w:rsidRPr="00140E21" w:rsidRDefault="00E13DC2" w:rsidP="00E13DC2">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ABB6F93" w14:textId="77777777" w:rsidR="00E13DC2" w:rsidRPr="00140E21" w:rsidRDefault="00E13DC2" w:rsidP="00E13DC2">
            <w:pPr>
              <w:pStyle w:val="TAL"/>
              <w:keepNext w:val="0"/>
              <w:rPr>
                <w:rFonts w:eastAsia="맑은 고딕"/>
              </w:rPr>
            </w:pPr>
            <w:r w:rsidRPr="00140E21">
              <w:rPr>
                <w:rFonts w:eastAsia="맑은 고딕"/>
              </w:rPr>
              <w:t>Invoke NEF indication</w:t>
            </w:r>
          </w:p>
        </w:tc>
        <w:tc>
          <w:tcPr>
            <w:tcW w:w="4225" w:type="dxa"/>
            <w:tcBorders>
              <w:top w:val="single" w:sz="4" w:space="0" w:color="auto"/>
              <w:left w:val="single" w:sz="4" w:space="0" w:color="auto"/>
              <w:bottom w:val="single" w:sz="4" w:space="0" w:color="auto"/>
              <w:right w:val="single" w:sz="4" w:space="0" w:color="auto"/>
            </w:tcBorders>
          </w:tcPr>
          <w:p w14:paraId="13B42E2D" w14:textId="77777777" w:rsidR="00E13DC2" w:rsidRPr="00140E21" w:rsidRDefault="00E13DC2" w:rsidP="00E13DC2">
            <w:pPr>
              <w:pStyle w:val="TAL"/>
              <w:keepNext w:val="0"/>
              <w:rPr>
                <w:rFonts w:eastAsia="맑은 고딕"/>
              </w:rPr>
            </w:pPr>
            <w:r w:rsidRPr="00140E21">
              <w:rPr>
                <w:rFonts w:eastAsia="맑은 고딕"/>
              </w:rPr>
              <w:t>When present, indicates, per S-NSSAI and per DNN, that NEF based infrequent small data transfer shall be used for the PDU Session</w:t>
            </w:r>
            <w:r>
              <w:rPr>
                <w:rFonts w:eastAsia="맑은 고딕"/>
              </w:rPr>
              <w:t xml:space="preserve"> (see NOTE 8)</w:t>
            </w:r>
            <w:r w:rsidRPr="00140E21">
              <w:rPr>
                <w:rFonts w:eastAsia="맑은 고딕"/>
              </w:rPr>
              <w:t>.</w:t>
            </w:r>
          </w:p>
        </w:tc>
      </w:tr>
      <w:tr w:rsidR="00E13DC2" w:rsidRPr="00140E21" w14:paraId="4CC9275A" w14:textId="77777777" w:rsidTr="00943238">
        <w:trPr>
          <w:cantSplit/>
          <w:tblHeader/>
          <w:jc w:val="center"/>
        </w:trPr>
        <w:tc>
          <w:tcPr>
            <w:tcW w:w="1980" w:type="dxa"/>
            <w:tcBorders>
              <w:top w:val="nil"/>
              <w:left w:val="single" w:sz="4" w:space="0" w:color="auto"/>
              <w:bottom w:val="nil"/>
              <w:right w:val="single" w:sz="4" w:space="0" w:color="auto"/>
            </w:tcBorders>
          </w:tcPr>
          <w:p w14:paraId="24DDD669" w14:textId="77777777" w:rsidR="00E13DC2" w:rsidRPr="00140E21" w:rsidRDefault="00E13DC2" w:rsidP="00E13DC2">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D775063" w14:textId="77777777" w:rsidR="00E13DC2" w:rsidRPr="00140E21" w:rsidRDefault="00E13DC2" w:rsidP="00E13DC2">
            <w:pPr>
              <w:pStyle w:val="TAL"/>
              <w:keepNext w:val="0"/>
              <w:rPr>
                <w:rFonts w:eastAsia="맑은 고딕"/>
              </w:rPr>
            </w:pPr>
            <w:r>
              <w:rPr>
                <w:rFonts w:eastAsia="맑은 고딕"/>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1553D96F" w14:textId="77777777" w:rsidR="00E13DC2" w:rsidRPr="00140E21" w:rsidRDefault="00E13DC2" w:rsidP="00E13DC2">
            <w:pPr>
              <w:pStyle w:val="TAL"/>
              <w:keepNext w:val="0"/>
              <w:rPr>
                <w:rFonts w:eastAsia="맑은 고딕"/>
              </w:rPr>
            </w:pPr>
            <w:r>
              <w:rPr>
                <w:rFonts w:eastAsia="맑은 고딕"/>
              </w:rPr>
              <w:t>When static IP address/prefix is used, this may be used to indicate the associated SMF information per (S-NSSAI, DNN).</w:t>
            </w:r>
          </w:p>
        </w:tc>
      </w:tr>
      <w:tr w:rsidR="00E13DC2" w:rsidRPr="00140E21" w14:paraId="08020817" w14:textId="77777777" w:rsidTr="00943238">
        <w:trPr>
          <w:cantSplit/>
          <w:tblHeader/>
          <w:jc w:val="center"/>
        </w:trPr>
        <w:tc>
          <w:tcPr>
            <w:tcW w:w="1980" w:type="dxa"/>
            <w:tcBorders>
              <w:top w:val="nil"/>
              <w:left w:val="single" w:sz="4" w:space="0" w:color="auto"/>
              <w:bottom w:val="single" w:sz="4" w:space="0" w:color="auto"/>
              <w:right w:val="single" w:sz="4" w:space="0" w:color="auto"/>
            </w:tcBorders>
          </w:tcPr>
          <w:p w14:paraId="5BF79218" w14:textId="77777777" w:rsidR="00E13DC2" w:rsidRPr="00140E21" w:rsidRDefault="00E13DC2" w:rsidP="00E13DC2">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3AC79DC" w14:textId="77777777" w:rsidR="00E13DC2" w:rsidRPr="00140E21" w:rsidRDefault="00E13DC2" w:rsidP="00E13DC2">
            <w:pPr>
              <w:pStyle w:val="TAL"/>
              <w:keepNext w:val="0"/>
              <w:rPr>
                <w:rFonts w:eastAsia="맑은 고딕"/>
              </w:rPr>
            </w:pPr>
            <w:r>
              <w:rPr>
                <w:rFonts w:eastAsia="맑은 고딕"/>
              </w:rPr>
              <w:t>Additional parameters for SMF selection in target PLMN</w:t>
            </w:r>
          </w:p>
        </w:tc>
        <w:tc>
          <w:tcPr>
            <w:tcW w:w="4225" w:type="dxa"/>
            <w:tcBorders>
              <w:top w:val="single" w:sz="4" w:space="0" w:color="auto"/>
              <w:left w:val="single" w:sz="4" w:space="0" w:color="auto"/>
              <w:bottom w:val="single" w:sz="4" w:space="0" w:color="auto"/>
              <w:right w:val="single" w:sz="4" w:space="0" w:color="auto"/>
            </w:tcBorders>
          </w:tcPr>
          <w:p w14:paraId="4ACBD047" w14:textId="77777777" w:rsidR="00E13DC2" w:rsidRPr="00140E21" w:rsidRDefault="00E13DC2" w:rsidP="00E13DC2">
            <w:pPr>
              <w:pStyle w:val="TAL"/>
              <w:keepNext w:val="0"/>
              <w:rPr>
                <w:rFonts w:eastAsia="맑은 고딕"/>
              </w:rPr>
            </w:pPr>
            <w:r>
              <w:rPr>
                <w:rFonts w:eastAsia="맑은 고딕"/>
              </w:rPr>
              <w:t>Indicates the target PLMN identifier where SMF resource resides.</w:t>
            </w:r>
          </w:p>
        </w:tc>
      </w:tr>
      <w:tr w:rsidR="00E13DC2" w:rsidRPr="00140E21" w14:paraId="483F5CA6" w14:textId="77777777" w:rsidTr="00943238">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50FD1B18" w14:textId="77777777" w:rsidR="00E13DC2" w:rsidRPr="00140E21" w:rsidRDefault="00E13DC2" w:rsidP="00E13DC2">
            <w:pPr>
              <w:pStyle w:val="TAL"/>
              <w:keepNext w:val="0"/>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19053F2A" w14:textId="77777777" w:rsidR="00E13DC2" w:rsidRPr="00140E21" w:rsidRDefault="00E13DC2" w:rsidP="00E13DC2">
            <w:pPr>
              <w:pStyle w:val="TAL"/>
              <w:keepNext w:val="0"/>
              <w:rPr>
                <w:rFonts w:eastAsia="맑은 고딕"/>
              </w:rPr>
            </w:pPr>
            <w:r w:rsidRPr="00140E21">
              <w:rPr>
                <w:rFonts w:eastAsia="맑은 고딕"/>
              </w:rPr>
              <w:t>SUPI</w:t>
            </w:r>
          </w:p>
        </w:tc>
        <w:tc>
          <w:tcPr>
            <w:tcW w:w="4225" w:type="dxa"/>
            <w:tcBorders>
              <w:top w:val="single" w:sz="4" w:space="0" w:color="auto"/>
              <w:left w:val="single" w:sz="4" w:space="0" w:color="auto"/>
              <w:bottom w:val="single" w:sz="4" w:space="0" w:color="auto"/>
              <w:right w:val="single" w:sz="4" w:space="0" w:color="auto"/>
            </w:tcBorders>
          </w:tcPr>
          <w:p w14:paraId="7954E0C2" w14:textId="77777777" w:rsidR="00E13DC2" w:rsidRPr="00140E21" w:rsidRDefault="00E13DC2" w:rsidP="00E13DC2">
            <w:pPr>
              <w:pStyle w:val="TAL"/>
              <w:keepNext w:val="0"/>
              <w:rPr>
                <w:rFonts w:eastAsia="맑은 고딕"/>
              </w:rPr>
            </w:pPr>
            <w:r w:rsidRPr="00140E21">
              <w:rPr>
                <w:rFonts w:eastAsia="맑은 고딕"/>
              </w:rPr>
              <w:t>Key</w:t>
            </w:r>
            <w:r>
              <w:rPr>
                <w:rFonts w:eastAsia="맑은 고딕"/>
              </w:rPr>
              <w:t>.</w:t>
            </w:r>
          </w:p>
        </w:tc>
      </w:tr>
      <w:tr w:rsidR="00E13DC2" w:rsidRPr="00140E21" w14:paraId="0699EA79" w14:textId="77777777" w:rsidTr="00943238">
        <w:trPr>
          <w:cantSplit/>
          <w:tblHeader/>
          <w:jc w:val="center"/>
        </w:trPr>
        <w:tc>
          <w:tcPr>
            <w:tcW w:w="1980" w:type="dxa"/>
            <w:tcBorders>
              <w:top w:val="nil"/>
              <w:left w:val="single" w:sz="4" w:space="0" w:color="auto"/>
              <w:bottom w:val="nil"/>
              <w:right w:val="single" w:sz="4" w:space="0" w:color="auto"/>
            </w:tcBorders>
            <w:shd w:val="clear" w:color="auto" w:fill="auto"/>
          </w:tcPr>
          <w:p w14:paraId="41D234FB" w14:textId="77777777" w:rsidR="00E13DC2" w:rsidRPr="00140E21" w:rsidRDefault="00E13DC2" w:rsidP="00E13DC2">
            <w:pPr>
              <w:pStyle w:val="TAL"/>
              <w:keepNext w:val="0"/>
              <w:rPr>
                <w:rFonts w:eastAsia="맑은 고딕"/>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38475182" w14:textId="77777777" w:rsidR="00E13DC2" w:rsidRPr="00140E21" w:rsidRDefault="00E13DC2" w:rsidP="00E13DC2">
            <w:pPr>
              <w:pStyle w:val="TAL"/>
              <w:keepNext w:val="0"/>
              <w:rPr>
                <w:rFonts w:eastAsia="맑은 고딕"/>
              </w:rPr>
            </w:pPr>
            <w:r w:rsidRPr="00140E21">
              <w:rPr>
                <w:rFonts w:eastAsia="맑은 고딕"/>
              </w:rPr>
              <w:t>PDU Session I</w:t>
            </w:r>
            <w:r>
              <w:rPr>
                <w:rFonts w:eastAsia="맑은 고딕"/>
              </w:rPr>
              <w:t>D</w:t>
            </w:r>
            <w:r w:rsidRPr="00140E21">
              <w:rPr>
                <w:rFonts w:eastAsia="맑은 고딕"/>
              </w:rPr>
              <w:t>(s)</w:t>
            </w:r>
          </w:p>
        </w:tc>
        <w:tc>
          <w:tcPr>
            <w:tcW w:w="4225" w:type="dxa"/>
            <w:tcBorders>
              <w:top w:val="single" w:sz="4" w:space="0" w:color="auto"/>
              <w:left w:val="single" w:sz="4" w:space="0" w:color="auto"/>
              <w:bottom w:val="single" w:sz="4" w:space="0" w:color="auto"/>
              <w:right w:val="single" w:sz="4" w:space="0" w:color="auto"/>
            </w:tcBorders>
          </w:tcPr>
          <w:p w14:paraId="230EB747" w14:textId="77777777" w:rsidR="00E13DC2" w:rsidRPr="00140E21" w:rsidRDefault="00E13DC2" w:rsidP="00E13DC2">
            <w:pPr>
              <w:pStyle w:val="TAL"/>
              <w:keepNext w:val="0"/>
              <w:rPr>
                <w:rFonts w:eastAsia="맑은 고딕"/>
              </w:rPr>
            </w:pPr>
            <w:r w:rsidRPr="00140E21">
              <w:rPr>
                <w:rFonts w:eastAsia="맑은 고딕"/>
              </w:rPr>
              <w:t>List of PDU Session I</w:t>
            </w:r>
            <w:r>
              <w:rPr>
                <w:rFonts w:eastAsia="맑은 고딕"/>
              </w:rPr>
              <w:t>D</w:t>
            </w:r>
            <w:r w:rsidRPr="00140E21">
              <w:rPr>
                <w:rFonts w:eastAsia="맑은 고딕"/>
              </w:rPr>
              <w:t>(s) for the UE</w:t>
            </w:r>
            <w:r>
              <w:rPr>
                <w:rFonts w:eastAsia="맑은 고딕"/>
              </w:rPr>
              <w:t>.</w:t>
            </w:r>
          </w:p>
        </w:tc>
      </w:tr>
      <w:tr w:rsidR="00E13DC2" w:rsidRPr="00140E21" w14:paraId="579C7071" w14:textId="77777777" w:rsidTr="00943238">
        <w:trPr>
          <w:cantSplit/>
          <w:tblHeader/>
          <w:jc w:val="center"/>
        </w:trPr>
        <w:tc>
          <w:tcPr>
            <w:tcW w:w="1980" w:type="dxa"/>
            <w:tcBorders>
              <w:top w:val="nil"/>
              <w:left w:val="single" w:sz="4" w:space="0" w:color="auto"/>
              <w:bottom w:val="nil"/>
              <w:right w:val="single" w:sz="4" w:space="0" w:color="auto"/>
            </w:tcBorders>
            <w:shd w:val="clear" w:color="auto" w:fill="auto"/>
          </w:tcPr>
          <w:p w14:paraId="59C4E8F7" w14:textId="77777777" w:rsidR="00E13DC2" w:rsidRPr="00140E21" w:rsidRDefault="00E13DC2" w:rsidP="00E13DC2">
            <w:pPr>
              <w:pStyle w:val="TAL"/>
              <w:keepNext w:val="0"/>
              <w:rPr>
                <w:rFonts w:eastAsia="맑은 고딕"/>
              </w:rPr>
            </w:pPr>
          </w:p>
        </w:tc>
        <w:tc>
          <w:tcPr>
            <w:tcW w:w="7036" w:type="dxa"/>
            <w:gridSpan w:val="2"/>
            <w:tcBorders>
              <w:top w:val="single" w:sz="4" w:space="0" w:color="auto"/>
              <w:left w:val="single" w:sz="4" w:space="0" w:color="auto"/>
              <w:bottom w:val="single" w:sz="4" w:space="0" w:color="auto"/>
              <w:right w:val="single" w:sz="4" w:space="0" w:color="auto"/>
            </w:tcBorders>
          </w:tcPr>
          <w:p w14:paraId="722A30BB" w14:textId="77777777" w:rsidR="00E13DC2" w:rsidRPr="00140E21" w:rsidRDefault="00E13DC2" w:rsidP="00E13DC2">
            <w:pPr>
              <w:pStyle w:val="TAL"/>
              <w:keepNext w:val="0"/>
              <w:rPr>
                <w:rFonts w:eastAsia="맑은 고딕"/>
                <w:b/>
              </w:rPr>
            </w:pPr>
            <w:r w:rsidRPr="00140E21">
              <w:rPr>
                <w:rFonts w:eastAsia="맑은 고딕"/>
                <w:b/>
              </w:rPr>
              <w:t>For emergency PDU Session I</w:t>
            </w:r>
            <w:r>
              <w:rPr>
                <w:rFonts w:eastAsia="맑은 고딕"/>
                <w:b/>
              </w:rPr>
              <w:t>D</w:t>
            </w:r>
            <w:r w:rsidRPr="00140E21">
              <w:rPr>
                <w:rFonts w:eastAsia="맑은 고딕"/>
                <w:b/>
              </w:rPr>
              <w:t>:</w:t>
            </w:r>
          </w:p>
        </w:tc>
      </w:tr>
      <w:tr w:rsidR="00E13DC2" w:rsidRPr="00140E21" w14:paraId="4405366E" w14:textId="77777777" w:rsidTr="00943238">
        <w:trPr>
          <w:cantSplit/>
          <w:tblHeader/>
          <w:jc w:val="center"/>
        </w:trPr>
        <w:tc>
          <w:tcPr>
            <w:tcW w:w="1980" w:type="dxa"/>
            <w:tcBorders>
              <w:top w:val="nil"/>
              <w:left w:val="single" w:sz="4" w:space="0" w:color="auto"/>
              <w:bottom w:val="nil"/>
              <w:right w:val="single" w:sz="4" w:space="0" w:color="auto"/>
            </w:tcBorders>
            <w:shd w:val="clear" w:color="auto" w:fill="auto"/>
          </w:tcPr>
          <w:p w14:paraId="2792784B" w14:textId="77777777" w:rsidR="00E13DC2" w:rsidRPr="00140E21" w:rsidRDefault="00E13DC2" w:rsidP="00E13DC2">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91D9589" w14:textId="77777777" w:rsidR="00E13DC2" w:rsidRPr="00140E21" w:rsidRDefault="00E13DC2" w:rsidP="00E13DC2">
            <w:pPr>
              <w:pStyle w:val="TAL"/>
              <w:keepNext w:val="0"/>
              <w:rPr>
                <w:rFonts w:eastAsia="맑은 고딕"/>
              </w:rPr>
            </w:pPr>
            <w:r w:rsidRPr="00140E21">
              <w:rPr>
                <w:rFonts w:eastAsia="맑은 고딕"/>
              </w:rPr>
              <w:t>Emergency Information</w:t>
            </w:r>
          </w:p>
        </w:tc>
        <w:tc>
          <w:tcPr>
            <w:tcW w:w="4225" w:type="dxa"/>
            <w:tcBorders>
              <w:top w:val="single" w:sz="4" w:space="0" w:color="auto"/>
              <w:left w:val="single" w:sz="4" w:space="0" w:color="auto"/>
              <w:bottom w:val="single" w:sz="4" w:space="0" w:color="auto"/>
              <w:right w:val="single" w:sz="4" w:space="0" w:color="auto"/>
            </w:tcBorders>
          </w:tcPr>
          <w:p w14:paraId="3EFE7CC4" w14:textId="77777777" w:rsidR="00E13DC2" w:rsidRPr="00140E21" w:rsidRDefault="00E13DC2" w:rsidP="00E13DC2">
            <w:pPr>
              <w:pStyle w:val="TAL"/>
              <w:keepNext w:val="0"/>
              <w:rPr>
                <w:rFonts w:eastAsia="맑은 고딕"/>
              </w:rPr>
            </w:pPr>
            <w:r w:rsidRPr="00140E21">
              <w:rPr>
                <w:rFonts w:eastAsia="맑은 고딕"/>
              </w:rPr>
              <w:t xml:space="preserve">The </w:t>
            </w:r>
            <w:r>
              <w:rPr>
                <w:rFonts w:eastAsia="맑은 고딕"/>
              </w:rPr>
              <w:t>SMF+PGW-C</w:t>
            </w:r>
            <w:r w:rsidRPr="00140E21">
              <w:rPr>
                <w:rFonts w:eastAsia="맑은 고딕"/>
              </w:rPr>
              <w:t xml:space="preserve"> FQDN for emergency session used for interworking with EPC.</w:t>
            </w:r>
          </w:p>
        </w:tc>
      </w:tr>
      <w:tr w:rsidR="00E13DC2" w:rsidRPr="00140E21" w14:paraId="31281547" w14:textId="77777777" w:rsidTr="00943238">
        <w:trPr>
          <w:cantSplit/>
          <w:tblHeader/>
          <w:jc w:val="center"/>
        </w:trPr>
        <w:tc>
          <w:tcPr>
            <w:tcW w:w="1980" w:type="dxa"/>
            <w:tcBorders>
              <w:top w:val="nil"/>
              <w:left w:val="single" w:sz="4" w:space="0" w:color="auto"/>
              <w:bottom w:val="nil"/>
              <w:right w:val="single" w:sz="4" w:space="0" w:color="auto"/>
            </w:tcBorders>
            <w:shd w:val="clear" w:color="auto" w:fill="auto"/>
          </w:tcPr>
          <w:p w14:paraId="170601E4" w14:textId="77777777" w:rsidR="00E13DC2" w:rsidRPr="00140E21" w:rsidRDefault="00E13DC2" w:rsidP="00E13DC2">
            <w:pPr>
              <w:pStyle w:val="TAL"/>
              <w:keepNext w:val="0"/>
              <w:rPr>
                <w:rFonts w:eastAsia="맑은 고딕"/>
              </w:rPr>
            </w:pPr>
          </w:p>
        </w:tc>
        <w:tc>
          <w:tcPr>
            <w:tcW w:w="7036" w:type="dxa"/>
            <w:gridSpan w:val="2"/>
            <w:tcBorders>
              <w:top w:val="single" w:sz="4" w:space="0" w:color="auto"/>
              <w:left w:val="single" w:sz="4" w:space="0" w:color="auto"/>
              <w:bottom w:val="single" w:sz="4" w:space="0" w:color="auto"/>
              <w:right w:val="single" w:sz="4" w:space="0" w:color="auto"/>
            </w:tcBorders>
          </w:tcPr>
          <w:p w14:paraId="5C8338D4" w14:textId="77777777" w:rsidR="00E13DC2" w:rsidRPr="00140E21" w:rsidRDefault="00E13DC2" w:rsidP="00E13DC2">
            <w:pPr>
              <w:pStyle w:val="TAL"/>
              <w:keepNext w:val="0"/>
              <w:rPr>
                <w:rFonts w:eastAsia="맑은 고딕"/>
                <w:b/>
              </w:rPr>
            </w:pPr>
            <w:r w:rsidRPr="00140E21">
              <w:rPr>
                <w:rFonts w:eastAsia="맑은 고딕"/>
                <w:b/>
              </w:rPr>
              <w:t>For each non-emergency PDU Session I</w:t>
            </w:r>
            <w:r>
              <w:rPr>
                <w:rFonts w:eastAsia="맑은 고딕"/>
                <w:b/>
              </w:rPr>
              <w:t>D</w:t>
            </w:r>
            <w:r w:rsidRPr="00140E21">
              <w:rPr>
                <w:rFonts w:eastAsia="맑은 고딕"/>
                <w:b/>
              </w:rPr>
              <w:t>:</w:t>
            </w:r>
          </w:p>
        </w:tc>
      </w:tr>
      <w:tr w:rsidR="00E13DC2" w:rsidRPr="00140E21" w14:paraId="2A3C844E" w14:textId="77777777" w:rsidTr="00943238">
        <w:trPr>
          <w:cantSplit/>
          <w:tblHeader/>
          <w:jc w:val="center"/>
        </w:trPr>
        <w:tc>
          <w:tcPr>
            <w:tcW w:w="1980" w:type="dxa"/>
            <w:tcBorders>
              <w:top w:val="nil"/>
              <w:left w:val="single" w:sz="4" w:space="0" w:color="auto"/>
              <w:bottom w:val="nil"/>
              <w:right w:val="single" w:sz="4" w:space="0" w:color="auto"/>
            </w:tcBorders>
            <w:shd w:val="clear" w:color="auto" w:fill="auto"/>
          </w:tcPr>
          <w:p w14:paraId="69C50CB9" w14:textId="77777777" w:rsidR="00E13DC2" w:rsidRPr="00140E21" w:rsidRDefault="00E13DC2" w:rsidP="00E13DC2">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785FD6F" w14:textId="77777777" w:rsidR="00E13DC2" w:rsidRPr="00140E21" w:rsidRDefault="00E13DC2" w:rsidP="00E13DC2">
            <w:pPr>
              <w:pStyle w:val="TAL"/>
              <w:keepNext w:val="0"/>
              <w:rPr>
                <w:rFonts w:eastAsia="맑은 고딕"/>
              </w:rPr>
            </w:pPr>
            <w:r w:rsidRPr="00140E21">
              <w:rPr>
                <w:rFonts w:eastAsia="맑은 고딕"/>
              </w:rPr>
              <w:t>DNN</w:t>
            </w:r>
          </w:p>
        </w:tc>
        <w:tc>
          <w:tcPr>
            <w:tcW w:w="4225" w:type="dxa"/>
            <w:tcBorders>
              <w:top w:val="single" w:sz="4" w:space="0" w:color="auto"/>
              <w:left w:val="single" w:sz="4" w:space="0" w:color="auto"/>
              <w:bottom w:val="single" w:sz="4" w:space="0" w:color="auto"/>
              <w:right w:val="single" w:sz="4" w:space="0" w:color="auto"/>
            </w:tcBorders>
          </w:tcPr>
          <w:p w14:paraId="7A585833" w14:textId="77777777" w:rsidR="00E13DC2" w:rsidRPr="00140E21" w:rsidRDefault="00E13DC2" w:rsidP="00E13DC2">
            <w:pPr>
              <w:pStyle w:val="TAL"/>
              <w:keepNext w:val="0"/>
              <w:rPr>
                <w:rFonts w:eastAsia="맑은 고딕"/>
              </w:rPr>
            </w:pPr>
            <w:r w:rsidRPr="00140E21">
              <w:rPr>
                <w:rFonts w:eastAsia="맑은 고딕"/>
              </w:rPr>
              <w:t>DNN for the PDU Session.</w:t>
            </w:r>
          </w:p>
        </w:tc>
      </w:tr>
      <w:tr w:rsidR="00E13DC2" w:rsidRPr="00140E21" w14:paraId="0E398E48" w14:textId="77777777" w:rsidTr="00943238">
        <w:trPr>
          <w:cantSplit/>
          <w:tblHeader/>
          <w:jc w:val="center"/>
        </w:trPr>
        <w:tc>
          <w:tcPr>
            <w:tcW w:w="1980" w:type="dxa"/>
            <w:tcBorders>
              <w:top w:val="nil"/>
              <w:left w:val="single" w:sz="4" w:space="0" w:color="auto"/>
              <w:bottom w:val="nil"/>
              <w:right w:val="single" w:sz="4" w:space="0" w:color="auto"/>
            </w:tcBorders>
            <w:shd w:val="clear" w:color="auto" w:fill="auto"/>
          </w:tcPr>
          <w:p w14:paraId="6EAC6DD7" w14:textId="77777777" w:rsidR="00E13DC2" w:rsidRPr="00140E21" w:rsidRDefault="00E13DC2" w:rsidP="00E13DC2">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7FEB236" w14:textId="77777777" w:rsidR="00E13DC2" w:rsidRPr="00140E21" w:rsidRDefault="00E13DC2" w:rsidP="00E13DC2">
            <w:pPr>
              <w:pStyle w:val="TAL"/>
              <w:keepNext w:val="0"/>
              <w:rPr>
                <w:rFonts w:eastAsia="맑은 고딕"/>
              </w:rPr>
            </w:pPr>
            <w:r w:rsidRPr="00140E21">
              <w:rPr>
                <w:rFonts w:eastAsia="맑은 고딕"/>
              </w:rPr>
              <w:t>SMF</w:t>
            </w:r>
          </w:p>
        </w:tc>
        <w:tc>
          <w:tcPr>
            <w:tcW w:w="4225" w:type="dxa"/>
            <w:tcBorders>
              <w:top w:val="single" w:sz="4" w:space="0" w:color="auto"/>
              <w:left w:val="single" w:sz="4" w:space="0" w:color="auto"/>
              <w:bottom w:val="single" w:sz="4" w:space="0" w:color="auto"/>
              <w:right w:val="single" w:sz="4" w:space="0" w:color="auto"/>
            </w:tcBorders>
          </w:tcPr>
          <w:p w14:paraId="3107AB0B" w14:textId="77777777" w:rsidR="00E13DC2" w:rsidRPr="00140E21" w:rsidRDefault="00E13DC2" w:rsidP="00E13DC2">
            <w:pPr>
              <w:pStyle w:val="TAL"/>
              <w:keepNext w:val="0"/>
              <w:rPr>
                <w:rFonts w:eastAsia="맑은 고딕"/>
              </w:rPr>
            </w:pPr>
            <w:r w:rsidRPr="00140E21">
              <w:rPr>
                <w:rFonts w:eastAsia="맑은 고딕"/>
              </w:rPr>
              <w:t>Allocated SMF for the PDU Session. Includes SMF IP Address and SMF NF Id.</w:t>
            </w:r>
          </w:p>
        </w:tc>
      </w:tr>
      <w:tr w:rsidR="00E13DC2" w:rsidRPr="00140E21" w14:paraId="092D28DD" w14:textId="77777777" w:rsidTr="00943238">
        <w:trPr>
          <w:cantSplit/>
          <w:tblHeader/>
          <w:jc w:val="center"/>
        </w:trPr>
        <w:tc>
          <w:tcPr>
            <w:tcW w:w="1980" w:type="dxa"/>
            <w:tcBorders>
              <w:top w:val="nil"/>
              <w:left w:val="single" w:sz="4" w:space="0" w:color="auto"/>
              <w:bottom w:val="nil"/>
              <w:right w:val="single" w:sz="4" w:space="0" w:color="auto"/>
            </w:tcBorders>
            <w:shd w:val="clear" w:color="auto" w:fill="auto"/>
          </w:tcPr>
          <w:p w14:paraId="511405FF" w14:textId="77777777" w:rsidR="00E13DC2" w:rsidRPr="00140E21" w:rsidRDefault="00E13DC2" w:rsidP="00E13DC2">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836D710" w14:textId="77777777" w:rsidR="00E13DC2" w:rsidRPr="00140E21" w:rsidRDefault="00E13DC2" w:rsidP="00E13DC2">
            <w:pPr>
              <w:pStyle w:val="TAL"/>
              <w:keepNext w:val="0"/>
              <w:rPr>
                <w:rFonts w:eastAsia="맑은 고딕"/>
              </w:rPr>
            </w:pPr>
            <w:r>
              <w:rPr>
                <w:rFonts w:eastAsia="맑은 고딕"/>
              </w:rPr>
              <w:t>SMF+PGW-C</w:t>
            </w:r>
            <w:r w:rsidRPr="00140E21">
              <w:rPr>
                <w:rFonts w:eastAsia="맑은 고딕"/>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3AE548F8" w14:textId="77777777" w:rsidR="00E13DC2" w:rsidRPr="00140E21" w:rsidRDefault="00E13DC2" w:rsidP="00E13DC2">
            <w:pPr>
              <w:pStyle w:val="TAL"/>
              <w:keepNext w:val="0"/>
              <w:rPr>
                <w:rFonts w:eastAsia="맑은 고딕"/>
              </w:rPr>
            </w:pPr>
            <w:r w:rsidRPr="00140E21">
              <w:rPr>
                <w:rFonts w:eastAsia="맑은 고딕"/>
              </w:rPr>
              <w:t xml:space="preserve">The S5/S8 </w:t>
            </w:r>
            <w:r>
              <w:rPr>
                <w:rFonts w:eastAsia="맑은 고딕"/>
              </w:rPr>
              <w:t>SMF+PGW-C</w:t>
            </w:r>
            <w:r w:rsidRPr="00140E21">
              <w:rPr>
                <w:rFonts w:eastAsia="맑은 고딕"/>
              </w:rPr>
              <w:t xml:space="preserve"> FQDN used for interworking with EPS (see NOTE 5).</w:t>
            </w:r>
          </w:p>
        </w:tc>
      </w:tr>
      <w:tr w:rsidR="00E13DC2" w:rsidRPr="00140E21" w14:paraId="187FD7B1" w14:textId="77777777" w:rsidTr="00943238">
        <w:trPr>
          <w:cantSplit/>
          <w:tblHeader/>
          <w:jc w:val="center"/>
        </w:trPr>
        <w:tc>
          <w:tcPr>
            <w:tcW w:w="1980" w:type="dxa"/>
            <w:tcBorders>
              <w:top w:val="nil"/>
              <w:left w:val="single" w:sz="4" w:space="0" w:color="auto"/>
              <w:right w:val="single" w:sz="4" w:space="0" w:color="auto"/>
            </w:tcBorders>
            <w:shd w:val="clear" w:color="auto" w:fill="auto"/>
          </w:tcPr>
          <w:p w14:paraId="248566CD" w14:textId="77777777" w:rsidR="00E13DC2" w:rsidRPr="00140E21" w:rsidRDefault="00E13DC2" w:rsidP="00E13DC2">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CC58903" w14:textId="77777777" w:rsidR="00E13DC2" w:rsidRPr="00140E21" w:rsidRDefault="00E13DC2" w:rsidP="00E13DC2">
            <w:pPr>
              <w:pStyle w:val="TAL"/>
              <w:keepNext w:val="0"/>
              <w:rPr>
                <w:rFonts w:eastAsia="맑은 고딕"/>
              </w:rPr>
            </w:pPr>
            <w:r>
              <w:rPr>
                <w:rFonts w:eastAsia="맑은 고딕"/>
              </w:rPr>
              <w:t>PCF ID</w:t>
            </w:r>
          </w:p>
        </w:tc>
        <w:tc>
          <w:tcPr>
            <w:tcW w:w="4225" w:type="dxa"/>
            <w:tcBorders>
              <w:top w:val="single" w:sz="4" w:space="0" w:color="auto"/>
              <w:left w:val="single" w:sz="4" w:space="0" w:color="auto"/>
              <w:bottom w:val="single" w:sz="4" w:space="0" w:color="auto"/>
              <w:right w:val="single" w:sz="4" w:space="0" w:color="auto"/>
            </w:tcBorders>
          </w:tcPr>
          <w:p w14:paraId="3125F6F5" w14:textId="77777777" w:rsidR="00E13DC2" w:rsidRPr="00140E21" w:rsidRDefault="00E13DC2" w:rsidP="00E13DC2">
            <w:pPr>
              <w:pStyle w:val="TAL"/>
              <w:keepNext w:val="0"/>
              <w:rPr>
                <w:rFonts w:eastAsia="맑은 고딕"/>
              </w:rPr>
            </w:pPr>
            <w:r>
              <w:rPr>
                <w:rFonts w:eastAsia="맑은 고딕"/>
              </w:rPr>
              <w:t>The PCF ID serving the PDU Session/PDN Connection.</w:t>
            </w:r>
          </w:p>
        </w:tc>
      </w:tr>
      <w:tr w:rsidR="00E13DC2" w:rsidRPr="00140E21" w14:paraId="20BB4006" w14:textId="77777777" w:rsidTr="00943238">
        <w:trPr>
          <w:cantSplit/>
          <w:tblHeader/>
          <w:jc w:val="center"/>
        </w:trPr>
        <w:tc>
          <w:tcPr>
            <w:tcW w:w="1980" w:type="dxa"/>
            <w:tcBorders>
              <w:top w:val="single" w:sz="4" w:space="0" w:color="auto"/>
              <w:left w:val="single" w:sz="4" w:space="0" w:color="auto"/>
              <w:bottom w:val="nil"/>
              <w:right w:val="single" w:sz="4" w:space="0" w:color="auto"/>
            </w:tcBorders>
          </w:tcPr>
          <w:p w14:paraId="7B826E19" w14:textId="77777777" w:rsidR="00E13DC2" w:rsidRPr="00140E21" w:rsidRDefault="00E13DC2" w:rsidP="00E13DC2">
            <w:pPr>
              <w:pStyle w:val="TAL"/>
              <w:keepNext w:val="0"/>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55C6BC40" w14:textId="77777777" w:rsidR="00E13DC2" w:rsidRPr="00140E21" w:rsidRDefault="00E13DC2" w:rsidP="00E13DC2">
            <w:pPr>
              <w:pStyle w:val="TAL"/>
              <w:keepNext w:val="0"/>
              <w:rPr>
                <w:rFonts w:eastAsia="맑은 고딕"/>
              </w:rPr>
            </w:pPr>
            <w:r w:rsidRPr="00140E21">
              <w:rPr>
                <w:rFonts w:eastAsia="맑은 고딕"/>
              </w:rPr>
              <w:t>SMS parameters</w:t>
            </w:r>
          </w:p>
        </w:tc>
        <w:tc>
          <w:tcPr>
            <w:tcW w:w="4225" w:type="dxa"/>
            <w:tcBorders>
              <w:top w:val="single" w:sz="4" w:space="0" w:color="auto"/>
              <w:left w:val="single" w:sz="4" w:space="0" w:color="auto"/>
              <w:bottom w:val="single" w:sz="4" w:space="0" w:color="auto"/>
              <w:right w:val="single" w:sz="4" w:space="0" w:color="auto"/>
            </w:tcBorders>
          </w:tcPr>
          <w:p w14:paraId="4430D72A" w14:textId="77777777" w:rsidR="00E13DC2" w:rsidRPr="00140E21" w:rsidRDefault="00E13DC2" w:rsidP="00E13DC2">
            <w:pPr>
              <w:pStyle w:val="TAL"/>
              <w:keepNext w:val="0"/>
              <w:rPr>
                <w:rFonts w:eastAsia="맑은 고딕"/>
              </w:rPr>
            </w:pPr>
            <w:r w:rsidRPr="00140E21">
              <w:rPr>
                <w:rFonts w:eastAsia="맑은 고딕"/>
              </w:rPr>
              <w:t>Indicates SMS parameters subscribed for SMS service such as SMS teleservice, SMS barring list</w:t>
            </w:r>
          </w:p>
        </w:tc>
      </w:tr>
      <w:tr w:rsidR="00E13DC2" w:rsidRPr="00140E21" w14:paraId="4F60653E" w14:textId="77777777" w:rsidTr="00943238">
        <w:trPr>
          <w:cantSplit/>
          <w:tblHeader/>
          <w:jc w:val="center"/>
        </w:trPr>
        <w:tc>
          <w:tcPr>
            <w:tcW w:w="1980" w:type="dxa"/>
            <w:tcBorders>
              <w:top w:val="nil"/>
              <w:left w:val="single" w:sz="4" w:space="0" w:color="auto"/>
              <w:bottom w:val="nil"/>
              <w:right w:val="single" w:sz="4" w:space="0" w:color="auto"/>
            </w:tcBorders>
          </w:tcPr>
          <w:p w14:paraId="4A93F0E2" w14:textId="77777777" w:rsidR="00E13DC2" w:rsidRPr="00140E21" w:rsidRDefault="00E13DC2" w:rsidP="00E13DC2">
            <w:pPr>
              <w:pStyle w:val="TAL"/>
              <w:keepNext w:val="0"/>
              <w:rPr>
                <w:rFonts w:eastAsia="맑은 고딕"/>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288CEB9D" w14:textId="77777777" w:rsidR="00E13DC2" w:rsidRPr="00140E21" w:rsidRDefault="00E13DC2" w:rsidP="00E13DC2">
            <w:pPr>
              <w:pStyle w:val="TAL"/>
              <w:keepNext w:val="0"/>
              <w:rPr>
                <w:rFonts w:eastAsia="맑은 고딕"/>
              </w:rPr>
            </w:pPr>
            <w:r w:rsidRPr="00140E21">
              <w:rPr>
                <w:rFonts w:eastAsia="맑은 고딕"/>
              </w:rPr>
              <w:t>Trace Requirements</w:t>
            </w:r>
          </w:p>
        </w:tc>
        <w:tc>
          <w:tcPr>
            <w:tcW w:w="4225" w:type="dxa"/>
            <w:tcBorders>
              <w:top w:val="single" w:sz="4" w:space="0" w:color="auto"/>
              <w:left w:val="single" w:sz="4" w:space="0" w:color="auto"/>
              <w:bottom w:val="single" w:sz="4" w:space="0" w:color="auto"/>
              <w:right w:val="single" w:sz="4" w:space="0" w:color="auto"/>
            </w:tcBorders>
          </w:tcPr>
          <w:p w14:paraId="4137B3E3" w14:textId="77777777" w:rsidR="00E13DC2" w:rsidRPr="00140E21" w:rsidRDefault="00E13DC2" w:rsidP="00E13DC2">
            <w:pPr>
              <w:pStyle w:val="TAL"/>
              <w:keepNext w:val="0"/>
              <w:rPr>
                <w:rFonts w:eastAsia="맑은 고딕"/>
              </w:rPr>
            </w:pPr>
            <w:r w:rsidRPr="00140E21">
              <w:rPr>
                <w:rFonts w:eastAsia="맑은 고딕"/>
              </w:rPr>
              <w:t>Trace requirements about a UE (e.g. trace reference, address of the Trace Collection Entity, etc.) is defined in TS 32.421 [39].</w:t>
            </w:r>
          </w:p>
          <w:p w14:paraId="10FCDABE" w14:textId="77777777" w:rsidR="00E13DC2" w:rsidRPr="00140E21" w:rsidRDefault="00E13DC2" w:rsidP="00E13DC2">
            <w:pPr>
              <w:pStyle w:val="TAL"/>
              <w:keepNext w:val="0"/>
              <w:rPr>
                <w:rFonts w:eastAsia="맑은 고딕"/>
              </w:rPr>
            </w:pPr>
            <w:r w:rsidRPr="00140E21">
              <w:rPr>
                <w:rFonts w:eastAsia="맑은 고딕"/>
              </w:rPr>
              <w:t>This information is only sent to a SMSF in HPLMN.</w:t>
            </w:r>
          </w:p>
        </w:tc>
      </w:tr>
      <w:tr w:rsidR="00E13DC2" w:rsidRPr="00140E21" w14:paraId="1892AC69" w14:textId="77777777" w:rsidTr="00943238">
        <w:trPr>
          <w:cantSplit/>
          <w:tblHeader/>
          <w:jc w:val="center"/>
        </w:trPr>
        <w:tc>
          <w:tcPr>
            <w:tcW w:w="1980" w:type="dxa"/>
            <w:tcBorders>
              <w:top w:val="nil"/>
              <w:left w:val="single" w:sz="4" w:space="0" w:color="auto"/>
              <w:bottom w:val="single" w:sz="4" w:space="0" w:color="auto"/>
              <w:right w:val="single" w:sz="4" w:space="0" w:color="auto"/>
            </w:tcBorders>
          </w:tcPr>
          <w:p w14:paraId="4018DA88" w14:textId="77777777" w:rsidR="00E13DC2" w:rsidRPr="00140E21" w:rsidRDefault="00E13DC2" w:rsidP="00E13DC2">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4847989" w14:textId="77777777" w:rsidR="00E13DC2" w:rsidRPr="00140E21" w:rsidRDefault="00E13DC2" w:rsidP="00E13DC2">
            <w:pPr>
              <w:pStyle w:val="TAL"/>
              <w:keepNext w:val="0"/>
              <w:rPr>
                <w:rFonts w:eastAsia="맑은 고딕"/>
              </w:rPr>
            </w:pPr>
            <w:r>
              <w:rPr>
                <w:rFonts w:eastAsia="맑은 고딕"/>
              </w:rPr>
              <w:t>Routing Indicator</w:t>
            </w:r>
          </w:p>
        </w:tc>
        <w:tc>
          <w:tcPr>
            <w:tcW w:w="4225" w:type="dxa"/>
            <w:tcBorders>
              <w:top w:val="single" w:sz="4" w:space="0" w:color="auto"/>
              <w:left w:val="single" w:sz="4" w:space="0" w:color="auto"/>
              <w:bottom w:val="single" w:sz="4" w:space="0" w:color="auto"/>
              <w:right w:val="single" w:sz="4" w:space="0" w:color="auto"/>
            </w:tcBorders>
          </w:tcPr>
          <w:p w14:paraId="3937465A" w14:textId="77777777" w:rsidR="00E13DC2" w:rsidRPr="00140E21" w:rsidRDefault="00E13DC2" w:rsidP="00E13DC2">
            <w:pPr>
              <w:pStyle w:val="TAL"/>
              <w:keepNext w:val="0"/>
              <w:rPr>
                <w:rFonts w:eastAsia="맑은 고딕"/>
              </w:rPr>
            </w:pPr>
            <w:r>
              <w:rPr>
                <w:rFonts w:eastAsia="맑은 고딕"/>
              </w:rPr>
              <w:t>Routing Indicator assigned to the SUPI.</w:t>
            </w:r>
          </w:p>
        </w:tc>
      </w:tr>
      <w:tr w:rsidR="00E13DC2" w:rsidRPr="00140E21" w14:paraId="148AFCBB" w14:textId="77777777" w:rsidTr="00943238">
        <w:trPr>
          <w:cantSplit/>
          <w:tblHeader/>
          <w:jc w:val="center"/>
        </w:trPr>
        <w:tc>
          <w:tcPr>
            <w:tcW w:w="1980" w:type="dxa"/>
            <w:tcBorders>
              <w:top w:val="single" w:sz="4" w:space="0" w:color="auto"/>
              <w:left w:val="single" w:sz="4" w:space="0" w:color="auto"/>
              <w:bottom w:val="nil"/>
              <w:right w:val="single" w:sz="4" w:space="0" w:color="auto"/>
            </w:tcBorders>
          </w:tcPr>
          <w:p w14:paraId="4DECF715" w14:textId="77777777" w:rsidR="00E13DC2" w:rsidRPr="00140E21" w:rsidRDefault="00E13DC2" w:rsidP="00E13DC2">
            <w:pPr>
              <w:pStyle w:val="TAL"/>
              <w:keepNext w:val="0"/>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16CFD0A6" w14:textId="77777777" w:rsidR="00E13DC2" w:rsidRPr="00140E21" w:rsidRDefault="00E13DC2" w:rsidP="00E13DC2">
            <w:pPr>
              <w:pStyle w:val="TAL"/>
              <w:keepNext w:val="0"/>
              <w:rPr>
                <w:rFonts w:eastAsia="맑은 고딕"/>
              </w:rPr>
            </w:pPr>
            <w:r w:rsidRPr="00140E21">
              <w:rPr>
                <w:rFonts w:eastAsia="맑은 고딕"/>
              </w:rPr>
              <w:t>SMS Subscription</w:t>
            </w:r>
          </w:p>
        </w:tc>
        <w:tc>
          <w:tcPr>
            <w:tcW w:w="4225" w:type="dxa"/>
            <w:tcBorders>
              <w:top w:val="single" w:sz="4" w:space="0" w:color="auto"/>
              <w:left w:val="single" w:sz="4" w:space="0" w:color="auto"/>
              <w:bottom w:val="nil"/>
              <w:right w:val="single" w:sz="4" w:space="0" w:color="auto"/>
            </w:tcBorders>
          </w:tcPr>
          <w:p w14:paraId="3D8438FC" w14:textId="77777777" w:rsidR="00E13DC2" w:rsidRPr="00140E21" w:rsidRDefault="00E13DC2" w:rsidP="00E13DC2">
            <w:pPr>
              <w:pStyle w:val="TAL"/>
              <w:keepNext w:val="0"/>
              <w:rPr>
                <w:rFonts w:eastAsia="맑은 고딕"/>
              </w:rPr>
            </w:pPr>
            <w:r w:rsidRPr="00140E21">
              <w:rPr>
                <w:rFonts w:eastAsia="맑은 고딕"/>
              </w:rPr>
              <w:t>Indicates subscription to any SMS delivery service over NAS irrespective of access type.</w:t>
            </w:r>
          </w:p>
        </w:tc>
      </w:tr>
      <w:tr w:rsidR="00E13DC2" w:rsidRPr="00140E21" w14:paraId="7DF3EBAE" w14:textId="77777777" w:rsidTr="00943238">
        <w:trPr>
          <w:cantSplit/>
          <w:tblHeader/>
          <w:jc w:val="center"/>
        </w:trPr>
        <w:tc>
          <w:tcPr>
            <w:tcW w:w="1980" w:type="dxa"/>
            <w:tcBorders>
              <w:top w:val="nil"/>
              <w:left w:val="single" w:sz="4" w:space="0" w:color="auto"/>
              <w:bottom w:val="single" w:sz="4" w:space="0" w:color="auto"/>
              <w:right w:val="single" w:sz="4" w:space="0" w:color="auto"/>
            </w:tcBorders>
          </w:tcPr>
          <w:p w14:paraId="330E5BF7" w14:textId="77777777" w:rsidR="00E13DC2" w:rsidRPr="00140E21" w:rsidRDefault="00E13DC2" w:rsidP="00E13DC2">
            <w:pPr>
              <w:pStyle w:val="TAL"/>
              <w:keepNext w:val="0"/>
              <w:rPr>
                <w:rFonts w:eastAsia="맑은 고딕"/>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48EAD7E4" w14:textId="77777777" w:rsidR="00E13DC2" w:rsidRPr="00140E21" w:rsidRDefault="00E13DC2" w:rsidP="00E13DC2">
            <w:pPr>
              <w:pStyle w:val="TAL"/>
              <w:keepNext w:val="0"/>
              <w:rPr>
                <w:rFonts w:eastAsia="맑은 고딕"/>
              </w:rPr>
            </w:pPr>
          </w:p>
        </w:tc>
        <w:tc>
          <w:tcPr>
            <w:tcW w:w="4225" w:type="dxa"/>
            <w:tcBorders>
              <w:top w:val="nil"/>
              <w:left w:val="single" w:sz="4" w:space="0" w:color="auto"/>
              <w:bottom w:val="single" w:sz="4" w:space="0" w:color="auto"/>
              <w:right w:val="single" w:sz="4" w:space="0" w:color="auto"/>
            </w:tcBorders>
          </w:tcPr>
          <w:p w14:paraId="74691267" w14:textId="77777777" w:rsidR="00E13DC2" w:rsidRPr="00140E21" w:rsidRDefault="00E13DC2" w:rsidP="00E13DC2">
            <w:pPr>
              <w:pStyle w:val="TAL"/>
              <w:keepNext w:val="0"/>
              <w:rPr>
                <w:rFonts w:eastAsia="맑은 고딕"/>
              </w:rPr>
            </w:pPr>
          </w:p>
        </w:tc>
      </w:tr>
      <w:tr w:rsidR="00E13DC2" w:rsidRPr="00140E21" w14:paraId="2A0851F8" w14:textId="77777777" w:rsidTr="00943238">
        <w:trPr>
          <w:cantSplit/>
          <w:tblHeader/>
          <w:jc w:val="center"/>
        </w:trPr>
        <w:tc>
          <w:tcPr>
            <w:tcW w:w="1980" w:type="dxa"/>
            <w:tcBorders>
              <w:top w:val="single" w:sz="4" w:space="0" w:color="auto"/>
              <w:left w:val="single" w:sz="4" w:space="0" w:color="auto"/>
              <w:bottom w:val="nil"/>
              <w:right w:val="single" w:sz="4" w:space="0" w:color="auto"/>
            </w:tcBorders>
          </w:tcPr>
          <w:p w14:paraId="11A57291" w14:textId="77777777" w:rsidR="00E13DC2" w:rsidRPr="00140E21" w:rsidRDefault="00E13DC2" w:rsidP="00E13DC2">
            <w:pPr>
              <w:pStyle w:val="TAL"/>
              <w:keepNext w:val="0"/>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1328DE00" w14:textId="77777777" w:rsidR="00E13DC2" w:rsidRPr="00140E21" w:rsidRDefault="00E13DC2" w:rsidP="00E13DC2">
            <w:pPr>
              <w:pStyle w:val="TAL"/>
              <w:keepNext w:val="0"/>
              <w:rPr>
                <w:rFonts w:eastAsia="맑은 고딕"/>
              </w:rPr>
            </w:pPr>
            <w:r w:rsidRPr="00140E21">
              <w:rPr>
                <w:rFonts w:eastAsia="맑은 고딕"/>
              </w:rPr>
              <w:t>SMSF Information</w:t>
            </w:r>
          </w:p>
        </w:tc>
        <w:tc>
          <w:tcPr>
            <w:tcW w:w="4225" w:type="dxa"/>
            <w:tcBorders>
              <w:top w:val="single" w:sz="4" w:space="0" w:color="auto"/>
              <w:left w:val="single" w:sz="4" w:space="0" w:color="auto"/>
              <w:bottom w:val="single" w:sz="4" w:space="0" w:color="auto"/>
              <w:right w:val="single" w:sz="4" w:space="0" w:color="auto"/>
            </w:tcBorders>
          </w:tcPr>
          <w:p w14:paraId="21D957C1" w14:textId="77777777" w:rsidR="00E13DC2" w:rsidRPr="00140E21" w:rsidRDefault="00E13DC2" w:rsidP="00E13DC2">
            <w:pPr>
              <w:pStyle w:val="TAL"/>
              <w:keepNext w:val="0"/>
              <w:rPr>
                <w:rFonts w:eastAsia="맑은 고딕"/>
              </w:rPr>
            </w:pPr>
            <w:r w:rsidRPr="00140E21">
              <w:rPr>
                <w:rFonts w:eastAsia="맑은 고딕"/>
              </w:rPr>
              <w:t>Indicates SMSF allocated for the UE, including SMSF address and SMSF NF ID.</w:t>
            </w:r>
          </w:p>
        </w:tc>
      </w:tr>
      <w:tr w:rsidR="00E13DC2" w:rsidRPr="00140E21" w14:paraId="1B05601B" w14:textId="77777777" w:rsidTr="00943238">
        <w:trPr>
          <w:cantSplit/>
          <w:tblHeader/>
          <w:jc w:val="center"/>
        </w:trPr>
        <w:tc>
          <w:tcPr>
            <w:tcW w:w="1980" w:type="dxa"/>
            <w:tcBorders>
              <w:top w:val="nil"/>
              <w:left w:val="single" w:sz="4" w:space="0" w:color="auto"/>
              <w:bottom w:val="single" w:sz="4" w:space="0" w:color="auto"/>
              <w:right w:val="single" w:sz="4" w:space="0" w:color="auto"/>
            </w:tcBorders>
          </w:tcPr>
          <w:p w14:paraId="1C3D5C2E" w14:textId="77777777" w:rsidR="00E13DC2" w:rsidRPr="00140E21" w:rsidRDefault="00E13DC2" w:rsidP="00E13DC2">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9061651" w14:textId="77777777" w:rsidR="00E13DC2" w:rsidRPr="00140E21" w:rsidRDefault="00E13DC2" w:rsidP="00E13DC2">
            <w:pPr>
              <w:pStyle w:val="TAL"/>
              <w:keepNext w:val="0"/>
              <w:rPr>
                <w:rFonts w:eastAsia="맑은 고딕"/>
              </w:rPr>
            </w:pPr>
            <w:r w:rsidRPr="00140E21">
              <w:rPr>
                <w:rFonts w:eastAsia="맑은 고딕"/>
              </w:rPr>
              <w:t>Access Type</w:t>
            </w:r>
          </w:p>
        </w:tc>
        <w:tc>
          <w:tcPr>
            <w:tcW w:w="4225" w:type="dxa"/>
            <w:tcBorders>
              <w:top w:val="single" w:sz="4" w:space="0" w:color="auto"/>
              <w:left w:val="single" w:sz="4" w:space="0" w:color="auto"/>
              <w:bottom w:val="single" w:sz="4" w:space="0" w:color="auto"/>
              <w:right w:val="single" w:sz="4" w:space="0" w:color="auto"/>
            </w:tcBorders>
          </w:tcPr>
          <w:p w14:paraId="799317CF" w14:textId="77777777" w:rsidR="00E13DC2" w:rsidRPr="00140E21" w:rsidRDefault="00E13DC2" w:rsidP="00E13DC2">
            <w:pPr>
              <w:pStyle w:val="TAL"/>
              <w:keepNext w:val="0"/>
              <w:rPr>
                <w:rFonts w:eastAsia="맑은 고딕"/>
              </w:rPr>
            </w:pPr>
            <w:r w:rsidRPr="00140E21">
              <w:rPr>
                <w:rFonts w:eastAsia="맑은 고딕"/>
              </w:rPr>
              <w:t>3GPP or non-3GPP access through this SMSF</w:t>
            </w:r>
          </w:p>
        </w:tc>
      </w:tr>
      <w:tr w:rsidR="00E13DC2" w:rsidRPr="00140E21" w14:paraId="2AAA6684" w14:textId="77777777" w:rsidTr="00943238">
        <w:trPr>
          <w:cantSplit/>
          <w:tblHeader/>
          <w:jc w:val="center"/>
        </w:trPr>
        <w:tc>
          <w:tcPr>
            <w:tcW w:w="1980" w:type="dxa"/>
            <w:tcBorders>
              <w:top w:val="single" w:sz="4" w:space="0" w:color="auto"/>
              <w:left w:val="single" w:sz="4" w:space="0" w:color="auto"/>
              <w:bottom w:val="nil"/>
              <w:right w:val="single" w:sz="4" w:space="0" w:color="auto"/>
            </w:tcBorders>
          </w:tcPr>
          <w:p w14:paraId="3844A1AF" w14:textId="77777777" w:rsidR="00E13DC2" w:rsidRPr="00140E21" w:rsidRDefault="00E13DC2" w:rsidP="00E13DC2">
            <w:pPr>
              <w:pStyle w:val="TAL"/>
              <w:keepNext w:val="0"/>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3BFB810E" w14:textId="77777777" w:rsidR="00E13DC2" w:rsidRPr="00140E21" w:rsidRDefault="00E13DC2" w:rsidP="00E13DC2">
            <w:pPr>
              <w:pStyle w:val="TAL"/>
              <w:keepNext w:val="0"/>
              <w:rPr>
                <w:rFonts w:eastAsia="SimSun"/>
              </w:rPr>
            </w:pPr>
            <w:r w:rsidRPr="00140E21">
              <w:rPr>
                <w:rFonts w:eastAsia="맑은 고딕"/>
              </w:rPr>
              <w:t>GPSI List</w:t>
            </w:r>
          </w:p>
        </w:tc>
        <w:tc>
          <w:tcPr>
            <w:tcW w:w="4225" w:type="dxa"/>
            <w:tcBorders>
              <w:top w:val="single" w:sz="4" w:space="0" w:color="auto"/>
              <w:left w:val="single" w:sz="4" w:space="0" w:color="auto"/>
              <w:right w:val="single" w:sz="4" w:space="0" w:color="auto"/>
            </w:tcBorders>
          </w:tcPr>
          <w:p w14:paraId="3A92BEB1" w14:textId="77777777" w:rsidR="00E13DC2" w:rsidRPr="00140E21" w:rsidRDefault="00E13DC2" w:rsidP="00E13DC2">
            <w:pPr>
              <w:pStyle w:val="TAL"/>
              <w:keepNext w:val="0"/>
              <w:rPr>
                <w:rFonts w:eastAsia="SimSun"/>
              </w:rPr>
            </w:pPr>
            <w:r w:rsidRPr="00140E21">
              <w:rPr>
                <w:rFonts w:eastAsia="맑은 고딕"/>
              </w:rPr>
              <w:t xml:space="preserve">List of the GPSI </w:t>
            </w:r>
            <w:r w:rsidRPr="00140E21">
              <w:rPr>
                <w:lang w:eastAsia="zh-CN"/>
              </w:rPr>
              <w:t>(</w:t>
            </w:r>
            <w:r w:rsidRPr="00140E21">
              <w:rPr>
                <w:rFonts w:eastAsia="맑은 고딕"/>
              </w:rPr>
              <w:t>Generic Public Subscription Identifier) used</w:t>
            </w:r>
            <w:r w:rsidRPr="00140E21">
              <w:rPr>
                <w:rFonts w:eastAsia="맑은 고딕"/>
                <w:iCs/>
              </w:rPr>
              <w:t xml:space="preserve"> both inside and outside of the 3GPP system</w:t>
            </w:r>
            <w:r w:rsidRPr="00140E21">
              <w:rPr>
                <w:rFonts w:eastAsia="맑은 고딕"/>
              </w:rPr>
              <w:t xml:space="preserve"> to </w:t>
            </w:r>
            <w:r w:rsidRPr="00140E21">
              <w:rPr>
                <w:rFonts w:eastAsia="맑은 고딕"/>
                <w:lang w:eastAsia="zh-CN"/>
              </w:rPr>
              <w:t>a</w:t>
            </w:r>
            <w:r w:rsidRPr="00140E21">
              <w:rPr>
                <w:rFonts w:eastAsia="맑은 고딕"/>
              </w:rPr>
              <w:t>ddress a 3GPP subscription.</w:t>
            </w:r>
          </w:p>
        </w:tc>
      </w:tr>
      <w:tr w:rsidR="00E13DC2" w:rsidRPr="00140E21" w14:paraId="5C2E62EF" w14:textId="77777777" w:rsidTr="00943238">
        <w:trPr>
          <w:cantSplit/>
          <w:tblHeader/>
          <w:jc w:val="center"/>
        </w:trPr>
        <w:tc>
          <w:tcPr>
            <w:tcW w:w="1980" w:type="dxa"/>
            <w:tcBorders>
              <w:top w:val="nil"/>
              <w:left w:val="single" w:sz="4" w:space="0" w:color="auto"/>
              <w:bottom w:val="nil"/>
              <w:right w:val="single" w:sz="4" w:space="0" w:color="auto"/>
            </w:tcBorders>
          </w:tcPr>
          <w:p w14:paraId="662BA41A" w14:textId="77777777" w:rsidR="00E13DC2" w:rsidRPr="00140E21" w:rsidRDefault="00E13DC2" w:rsidP="00E13DC2">
            <w:pPr>
              <w:pStyle w:val="TAL"/>
              <w:keepNext w:val="0"/>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33436498" w14:textId="77777777" w:rsidR="00E13DC2" w:rsidRPr="00140E21" w:rsidRDefault="00E13DC2" w:rsidP="00E13DC2">
            <w:pPr>
              <w:pStyle w:val="TAL"/>
              <w:keepNext w:val="0"/>
              <w:rPr>
                <w:rFonts w:eastAsia="SimSun"/>
              </w:rPr>
            </w:pPr>
            <w:r w:rsidRPr="00140E21">
              <w:rPr>
                <w:rFonts w:eastAsia="맑은 고딕"/>
              </w:rPr>
              <w:t>Internal Group ID-list</w:t>
            </w:r>
          </w:p>
        </w:tc>
        <w:tc>
          <w:tcPr>
            <w:tcW w:w="4225" w:type="dxa"/>
            <w:tcBorders>
              <w:top w:val="single" w:sz="4" w:space="0" w:color="auto"/>
              <w:left w:val="single" w:sz="4" w:space="0" w:color="auto"/>
              <w:right w:val="single" w:sz="4" w:space="0" w:color="auto"/>
            </w:tcBorders>
          </w:tcPr>
          <w:p w14:paraId="3B76EB51" w14:textId="77777777" w:rsidR="00E13DC2" w:rsidRPr="00140E21" w:rsidRDefault="00E13DC2" w:rsidP="00E13DC2">
            <w:pPr>
              <w:pStyle w:val="TAL"/>
              <w:keepNext w:val="0"/>
              <w:rPr>
                <w:rFonts w:eastAsia="SimSun"/>
              </w:rPr>
            </w:pPr>
            <w:r w:rsidRPr="00140E21">
              <w:rPr>
                <w:rFonts w:eastAsia="맑은 고딕"/>
              </w:rPr>
              <w:t>List of the subscribed internal group(s) that the UE belongs to.</w:t>
            </w:r>
          </w:p>
        </w:tc>
      </w:tr>
      <w:tr w:rsidR="00E13DC2" w:rsidRPr="00140E21" w14:paraId="425E4648" w14:textId="77777777" w:rsidTr="00943238">
        <w:trPr>
          <w:cantSplit/>
          <w:tblHeader/>
          <w:jc w:val="center"/>
        </w:trPr>
        <w:tc>
          <w:tcPr>
            <w:tcW w:w="1980" w:type="dxa"/>
            <w:tcBorders>
              <w:top w:val="nil"/>
              <w:left w:val="single" w:sz="4" w:space="0" w:color="auto"/>
              <w:bottom w:val="nil"/>
              <w:right w:val="single" w:sz="4" w:space="0" w:color="auto"/>
            </w:tcBorders>
          </w:tcPr>
          <w:p w14:paraId="7A9642DD" w14:textId="77777777" w:rsidR="00E13DC2" w:rsidRPr="00140E21" w:rsidRDefault="00E13DC2" w:rsidP="00E13DC2">
            <w:pPr>
              <w:pStyle w:val="TAL"/>
              <w:keepNext w:val="0"/>
              <w:rPr>
                <w:rFonts w:eastAsia="SimSun"/>
              </w:rPr>
            </w:pPr>
          </w:p>
        </w:tc>
        <w:tc>
          <w:tcPr>
            <w:tcW w:w="2811" w:type="dxa"/>
            <w:tcBorders>
              <w:top w:val="single" w:sz="4" w:space="0" w:color="auto"/>
              <w:left w:val="single" w:sz="4" w:space="0" w:color="auto"/>
              <w:right w:val="single" w:sz="4" w:space="0" w:color="auto"/>
            </w:tcBorders>
          </w:tcPr>
          <w:p w14:paraId="71900288" w14:textId="77777777" w:rsidR="00E13DC2" w:rsidRPr="00140E21" w:rsidRDefault="00E13DC2" w:rsidP="00E13DC2">
            <w:pPr>
              <w:pStyle w:val="TAL"/>
              <w:keepNext w:val="0"/>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3CBE0B20" w14:textId="77777777" w:rsidR="00E13DC2" w:rsidRPr="00140E21" w:rsidRDefault="00E13DC2" w:rsidP="00E13DC2">
            <w:pPr>
              <w:pStyle w:val="TAL"/>
              <w:keepNext w:val="0"/>
              <w:rPr>
                <w:rFonts w:eastAsia="SimSun"/>
              </w:rPr>
            </w:pPr>
            <w:r w:rsidRPr="00140E21">
              <w:rPr>
                <w:rFonts w:eastAsia="SimSun"/>
              </w:rPr>
              <w:t>Trace requirements about a UE (e.g. trace reference, address of the Trace Collection Entity, etc…) is defined in TS 32.421 [39].</w:t>
            </w:r>
          </w:p>
          <w:p w14:paraId="61BD9DDE" w14:textId="77777777" w:rsidR="00E13DC2" w:rsidRPr="00140E21" w:rsidRDefault="00E13DC2" w:rsidP="00E13DC2">
            <w:pPr>
              <w:pStyle w:val="TAL"/>
              <w:keepNext w:val="0"/>
              <w:rPr>
                <w:rFonts w:eastAsia="SimSun"/>
              </w:rPr>
            </w:pPr>
            <w:r w:rsidRPr="00140E21">
              <w:rPr>
                <w:rFonts w:eastAsia="SimSun"/>
              </w:rPr>
              <w:t>This information is only sent to a SMF in the HPLMN or one of its equivalent PLMN(s).</w:t>
            </w:r>
          </w:p>
        </w:tc>
      </w:tr>
      <w:tr w:rsidR="00E13DC2" w:rsidRPr="00140E21" w14:paraId="3B6F9B68" w14:textId="77777777" w:rsidTr="00943238">
        <w:trPr>
          <w:cantSplit/>
          <w:tblHeader/>
          <w:jc w:val="center"/>
        </w:trPr>
        <w:tc>
          <w:tcPr>
            <w:tcW w:w="1980" w:type="dxa"/>
            <w:tcBorders>
              <w:top w:val="nil"/>
              <w:left w:val="single" w:sz="4" w:space="0" w:color="auto"/>
              <w:bottom w:val="nil"/>
              <w:right w:val="single" w:sz="4" w:space="0" w:color="auto"/>
            </w:tcBorders>
          </w:tcPr>
          <w:p w14:paraId="35BB22EE" w14:textId="77777777" w:rsidR="00E13DC2" w:rsidRPr="00140E21" w:rsidRDefault="00E13DC2" w:rsidP="00E13DC2">
            <w:pPr>
              <w:pStyle w:val="TAL"/>
              <w:keepNext w:val="0"/>
              <w:rPr>
                <w:rFonts w:eastAsia="SimSun"/>
              </w:rPr>
            </w:pPr>
          </w:p>
        </w:tc>
        <w:tc>
          <w:tcPr>
            <w:tcW w:w="2811" w:type="dxa"/>
            <w:tcBorders>
              <w:top w:val="single" w:sz="4" w:space="0" w:color="auto"/>
              <w:left w:val="single" w:sz="4" w:space="0" w:color="auto"/>
              <w:right w:val="single" w:sz="4" w:space="0" w:color="auto"/>
            </w:tcBorders>
          </w:tcPr>
          <w:p w14:paraId="6737D814" w14:textId="77777777" w:rsidR="00E13DC2" w:rsidRPr="00140E21" w:rsidRDefault="00E13DC2" w:rsidP="00E13DC2">
            <w:pPr>
              <w:pStyle w:val="TAL"/>
              <w:keepNext w:val="0"/>
              <w:rPr>
                <w:rFonts w:eastAsia="SimSun"/>
              </w:rPr>
            </w:pPr>
            <w:r>
              <w:rPr>
                <w:rFonts w:eastAsia="SimSun"/>
              </w:rPr>
              <w:t>Routing Indicator</w:t>
            </w:r>
          </w:p>
        </w:tc>
        <w:tc>
          <w:tcPr>
            <w:tcW w:w="4225" w:type="dxa"/>
            <w:tcBorders>
              <w:top w:val="single" w:sz="4" w:space="0" w:color="auto"/>
              <w:left w:val="single" w:sz="4" w:space="0" w:color="auto"/>
              <w:right w:val="single" w:sz="4" w:space="0" w:color="auto"/>
            </w:tcBorders>
          </w:tcPr>
          <w:p w14:paraId="64696C60" w14:textId="77777777" w:rsidR="00E13DC2" w:rsidRPr="00140E21" w:rsidRDefault="00E13DC2" w:rsidP="00E13DC2">
            <w:pPr>
              <w:pStyle w:val="TAL"/>
              <w:keepNext w:val="0"/>
              <w:rPr>
                <w:rFonts w:eastAsia="SimSun"/>
              </w:rPr>
            </w:pPr>
            <w:r>
              <w:rPr>
                <w:rFonts w:eastAsia="SimSun"/>
              </w:rPr>
              <w:t>Routing Indicator assigned to the SUPI.</w:t>
            </w:r>
          </w:p>
        </w:tc>
      </w:tr>
      <w:tr w:rsidR="00E13DC2" w:rsidRPr="00140E21" w14:paraId="1F839D0F" w14:textId="77777777" w:rsidTr="00943238">
        <w:trPr>
          <w:cantSplit/>
          <w:tblHeader/>
          <w:jc w:val="center"/>
        </w:trPr>
        <w:tc>
          <w:tcPr>
            <w:tcW w:w="1980" w:type="dxa"/>
            <w:tcBorders>
              <w:top w:val="nil"/>
              <w:left w:val="single" w:sz="4" w:space="0" w:color="auto"/>
              <w:bottom w:val="nil"/>
              <w:right w:val="single" w:sz="4" w:space="0" w:color="auto"/>
            </w:tcBorders>
          </w:tcPr>
          <w:p w14:paraId="43A9BA46" w14:textId="77777777" w:rsidR="00E13DC2" w:rsidRPr="00140E21" w:rsidRDefault="00E13DC2" w:rsidP="00E13DC2">
            <w:pPr>
              <w:pStyle w:val="TAL"/>
              <w:keepNext w:val="0"/>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615BF2EF" w14:textId="77777777" w:rsidR="00E13DC2" w:rsidRPr="00140E21" w:rsidRDefault="00E13DC2" w:rsidP="00E13DC2">
            <w:pPr>
              <w:pStyle w:val="TAL"/>
              <w:keepNext w:val="0"/>
              <w:rPr>
                <w:rFonts w:eastAsia="맑은 고딕"/>
                <w:b/>
              </w:rPr>
            </w:pPr>
            <w:r w:rsidRPr="00140E21">
              <w:rPr>
                <w:rFonts w:eastAsia="맑은 고딕"/>
                <w:b/>
              </w:rPr>
              <w:t>Session Management Subscription data contains one or more S-NSSAI level subscription data:</w:t>
            </w:r>
          </w:p>
        </w:tc>
      </w:tr>
      <w:tr w:rsidR="00E13DC2" w:rsidRPr="00140E21" w14:paraId="0DA2B3EA" w14:textId="77777777" w:rsidTr="00943238">
        <w:trPr>
          <w:cantSplit/>
          <w:tblHeader/>
          <w:jc w:val="center"/>
        </w:trPr>
        <w:tc>
          <w:tcPr>
            <w:tcW w:w="1980" w:type="dxa"/>
            <w:tcBorders>
              <w:top w:val="nil"/>
              <w:left w:val="single" w:sz="4" w:space="0" w:color="auto"/>
              <w:bottom w:val="nil"/>
              <w:right w:val="single" w:sz="4" w:space="0" w:color="auto"/>
            </w:tcBorders>
          </w:tcPr>
          <w:p w14:paraId="172D00F3" w14:textId="77777777" w:rsidR="00E13DC2" w:rsidRPr="00140E21" w:rsidRDefault="00E13DC2" w:rsidP="00E13DC2">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48A1C1B" w14:textId="77777777" w:rsidR="00E13DC2" w:rsidRPr="00140E21" w:rsidRDefault="00E13DC2" w:rsidP="00E13DC2">
            <w:pPr>
              <w:pStyle w:val="TAL"/>
              <w:keepNext w:val="0"/>
              <w:rPr>
                <w:rFonts w:eastAsia="맑은 고딕"/>
              </w:rPr>
            </w:pPr>
            <w:r w:rsidRPr="00140E21">
              <w:rPr>
                <w:rFonts w:eastAsia="맑은 고딕"/>
              </w:rPr>
              <w:t>S-NSSAI</w:t>
            </w:r>
          </w:p>
        </w:tc>
        <w:tc>
          <w:tcPr>
            <w:tcW w:w="4225" w:type="dxa"/>
            <w:tcBorders>
              <w:top w:val="single" w:sz="4" w:space="0" w:color="auto"/>
              <w:left w:val="single" w:sz="4" w:space="0" w:color="auto"/>
              <w:bottom w:val="single" w:sz="4" w:space="0" w:color="auto"/>
              <w:right w:val="single" w:sz="4" w:space="0" w:color="auto"/>
            </w:tcBorders>
          </w:tcPr>
          <w:p w14:paraId="316509A2" w14:textId="77777777" w:rsidR="00E13DC2" w:rsidRDefault="00E13DC2" w:rsidP="00E13DC2">
            <w:pPr>
              <w:pStyle w:val="TAL"/>
              <w:keepNext w:val="0"/>
              <w:rPr>
                <w:rFonts w:eastAsia="맑은 고딕"/>
              </w:rPr>
            </w:pPr>
            <w:r w:rsidRPr="00140E21">
              <w:rPr>
                <w:rFonts w:eastAsia="맑은 고딕"/>
              </w:rPr>
              <w:t>Indicates the value of the S-NSSAI.</w:t>
            </w:r>
          </w:p>
          <w:p w14:paraId="0C2F4CD1" w14:textId="77777777" w:rsidR="00E13DC2" w:rsidRPr="00140E21" w:rsidRDefault="00E13DC2" w:rsidP="00E13DC2">
            <w:pPr>
              <w:pStyle w:val="TAL"/>
              <w:keepNext w:val="0"/>
              <w:rPr>
                <w:rFonts w:eastAsia="맑은 고딕"/>
              </w:rPr>
            </w:pPr>
            <w:r>
              <w:rPr>
                <w:rFonts w:eastAsia="맑은 고딕"/>
              </w:rPr>
              <w:t>For a subscribed S-NSSAI subject to NSAC for the established PDU session number, the applicable NSAC admission mode is included as described in clause 4.2.11.5.2.</w:t>
            </w:r>
          </w:p>
        </w:tc>
      </w:tr>
      <w:tr w:rsidR="00E13DC2" w:rsidRPr="00140E21" w14:paraId="1E9A5102" w14:textId="77777777" w:rsidTr="00943238">
        <w:trPr>
          <w:cantSplit/>
          <w:tblHeader/>
          <w:jc w:val="center"/>
        </w:trPr>
        <w:tc>
          <w:tcPr>
            <w:tcW w:w="1980" w:type="dxa"/>
            <w:tcBorders>
              <w:top w:val="nil"/>
              <w:left w:val="single" w:sz="4" w:space="0" w:color="auto"/>
              <w:bottom w:val="nil"/>
              <w:right w:val="single" w:sz="4" w:space="0" w:color="auto"/>
            </w:tcBorders>
          </w:tcPr>
          <w:p w14:paraId="35DCBE26" w14:textId="77777777" w:rsidR="00E13DC2" w:rsidRPr="00140E21" w:rsidRDefault="00E13DC2" w:rsidP="00E13DC2">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0777CBC" w14:textId="77777777" w:rsidR="00E13DC2" w:rsidRPr="00140E21" w:rsidRDefault="00E13DC2" w:rsidP="00E13DC2">
            <w:pPr>
              <w:pStyle w:val="TAL"/>
              <w:keepNext w:val="0"/>
              <w:rPr>
                <w:rFonts w:eastAsia="맑은 고딕"/>
              </w:rPr>
            </w:pPr>
            <w:r w:rsidRPr="00140E21">
              <w:rPr>
                <w:rFonts w:eastAsia="맑은 고딕"/>
              </w:rPr>
              <w:t>Subscribed DNN list</w:t>
            </w:r>
          </w:p>
        </w:tc>
        <w:tc>
          <w:tcPr>
            <w:tcW w:w="4225" w:type="dxa"/>
            <w:tcBorders>
              <w:top w:val="single" w:sz="4" w:space="0" w:color="auto"/>
              <w:left w:val="single" w:sz="4" w:space="0" w:color="auto"/>
              <w:bottom w:val="single" w:sz="4" w:space="0" w:color="auto"/>
              <w:right w:val="single" w:sz="4" w:space="0" w:color="auto"/>
            </w:tcBorders>
          </w:tcPr>
          <w:p w14:paraId="32F93CB2" w14:textId="77777777" w:rsidR="00E13DC2" w:rsidRPr="00140E21" w:rsidRDefault="00E13DC2" w:rsidP="00E13DC2">
            <w:pPr>
              <w:pStyle w:val="TAL"/>
              <w:keepNext w:val="0"/>
              <w:rPr>
                <w:rFonts w:eastAsia="맑은 고딕"/>
              </w:rPr>
            </w:pPr>
            <w:r w:rsidRPr="00140E21">
              <w:rPr>
                <w:rFonts w:eastAsia="맑은 고딕"/>
              </w:rPr>
              <w:t>List of the subscribed DNNs for the S-NSSAI (NOTE 1).</w:t>
            </w:r>
          </w:p>
        </w:tc>
      </w:tr>
      <w:tr w:rsidR="00E13DC2" w:rsidRPr="00140E21" w14:paraId="08553E88" w14:textId="77777777" w:rsidTr="00943238">
        <w:trPr>
          <w:cantSplit/>
          <w:tblHeader/>
          <w:jc w:val="center"/>
        </w:trPr>
        <w:tc>
          <w:tcPr>
            <w:tcW w:w="1980" w:type="dxa"/>
            <w:tcBorders>
              <w:top w:val="nil"/>
              <w:left w:val="single" w:sz="4" w:space="0" w:color="auto"/>
              <w:bottom w:val="nil"/>
              <w:right w:val="single" w:sz="4" w:space="0" w:color="auto"/>
            </w:tcBorders>
          </w:tcPr>
          <w:p w14:paraId="21227320" w14:textId="77777777" w:rsidR="00E13DC2" w:rsidRPr="00140E21" w:rsidRDefault="00E13DC2" w:rsidP="00E13DC2">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1A74B59" w14:textId="77777777" w:rsidR="00E13DC2" w:rsidRPr="00140E21" w:rsidRDefault="00E13DC2" w:rsidP="00E13DC2">
            <w:pPr>
              <w:pStyle w:val="TAL"/>
              <w:keepNext w:val="0"/>
              <w:rPr>
                <w:rFonts w:eastAsia="맑은 고딕"/>
              </w:rPr>
            </w:pPr>
            <w:r>
              <w:rPr>
                <w:rFonts w:eastAsia="맑은 고딕"/>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4A025C10" w14:textId="77777777" w:rsidR="00E13DC2" w:rsidRDefault="00E13DC2" w:rsidP="00E13DC2">
            <w:pPr>
              <w:pStyle w:val="TAL"/>
              <w:keepNext w:val="0"/>
              <w:rPr>
                <w:rFonts w:eastAsia="맑은 고딕"/>
              </w:rPr>
            </w:pPr>
            <w:r>
              <w:rPr>
                <w:rFonts w:eastAsia="맑은 고딕"/>
              </w:rPr>
              <w:t>Includes:</w:t>
            </w:r>
          </w:p>
          <w:p w14:paraId="5792BDA2" w14:textId="77777777" w:rsidR="00E13DC2" w:rsidRDefault="00E13DC2" w:rsidP="00E13DC2">
            <w:pPr>
              <w:pStyle w:val="TAL"/>
              <w:keepNext w:val="0"/>
              <w:ind w:left="318" w:hanging="318"/>
              <w:rPr>
                <w:rFonts w:eastAsia="맑은 고딕"/>
              </w:rPr>
            </w:pPr>
            <w:bookmarkStart w:id="163" w:name="_PERM_MCCTEMPBM_CRPT57010011___2"/>
            <w:r>
              <w:rPr>
                <w:rFonts w:eastAsia="맑은 고딕"/>
              </w:rPr>
              <w:t>-</w:t>
            </w:r>
            <w:r>
              <w:rPr>
                <w:rFonts w:eastAsia="맑은 고딕"/>
              </w:rPr>
              <w:tab/>
              <w:t>PDU Session inactivity timer value.</w:t>
            </w:r>
          </w:p>
          <w:bookmarkEnd w:id="163"/>
          <w:p w14:paraId="3381D84D" w14:textId="77777777" w:rsidR="00E13DC2" w:rsidRDefault="00E13DC2" w:rsidP="00E13DC2">
            <w:pPr>
              <w:pStyle w:val="TAL"/>
              <w:keepNext w:val="0"/>
              <w:rPr>
                <w:rFonts w:eastAsia="맑은 고딕"/>
              </w:rPr>
            </w:pPr>
            <w:r>
              <w:rPr>
                <w:rFonts w:eastAsia="맑은 고딕"/>
              </w:rPr>
              <w:t>The SMF uses this information as described in clause 5.15.15 of TS 23.501 [2].</w:t>
            </w:r>
          </w:p>
          <w:p w14:paraId="1753E3C2" w14:textId="77777777" w:rsidR="00E13DC2" w:rsidRPr="00140E21" w:rsidRDefault="00E13DC2" w:rsidP="00E13DC2">
            <w:pPr>
              <w:pStyle w:val="TAL"/>
              <w:keepNext w:val="0"/>
              <w:rPr>
                <w:rFonts w:eastAsia="맑은 고딕"/>
              </w:rPr>
            </w:pPr>
            <w:r>
              <w:rPr>
                <w:rFonts w:eastAsia="맑은 고딕"/>
              </w:rPr>
              <w:t>(NOTE 22).</w:t>
            </w:r>
          </w:p>
        </w:tc>
      </w:tr>
      <w:tr w:rsidR="00E13DC2" w:rsidRPr="00140E21" w14:paraId="3D22E8A6" w14:textId="77777777" w:rsidTr="00943238">
        <w:trPr>
          <w:cantSplit/>
          <w:tblHeader/>
          <w:jc w:val="center"/>
        </w:trPr>
        <w:tc>
          <w:tcPr>
            <w:tcW w:w="1980" w:type="dxa"/>
            <w:tcBorders>
              <w:top w:val="nil"/>
              <w:left w:val="single" w:sz="4" w:space="0" w:color="auto"/>
              <w:bottom w:val="nil"/>
              <w:right w:val="single" w:sz="4" w:space="0" w:color="auto"/>
            </w:tcBorders>
          </w:tcPr>
          <w:p w14:paraId="494C8B99" w14:textId="77777777" w:rsidR="00E13DC2" w:rsidRPr="00140E21" w:rsidRDefault="00E13DC2" w:rsidP="00E13DC2">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8943C29" w14:textId="77777777" w:rsidR="00E13DC2" w:rsidRPr="00140E21" w:rsidRDefault="00E13DC2" w:rsidP="00E13DC2">
            <w:pPr>
              <w:pStyle w:val="TAL"/>
              <w:keepNext w:val="0"/>
              <w:rPr>
                <w:rFonts w:eastAsia="맑은 고딕"/>
              </w:rPr>
            </w:pPr>
            <w:r>
              <w:rPr>
                <w:rFonts w:eastAsia="맑은 고딕"/>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09D4A0A1" w14:textId="77777777" w:rsidR="00E13DC2" w:rsidRPr="00140E21" w:rsidRDefault="00E13DC2" w:rsidP="00E13DC2">
            <w:pPr>
              <w:pStyle w:val="TAL"/>
              <w:keepNext w:val="0"/>
              <w:rPr>
                <w:rFonts w:eastAsia="맑은 고딕"/>
              </w:rPr>
            </w:pPr>
            <w:r>
              <w:rPr>
                <w:rFonts w:eastAsia="맑은 고딕"/>
              </w:rPr>
              <w:t>Operator Determined Barring for Packet Oriented Services. See TS 23.015 [90] and TS 29.503 [52] for the handling of ODB for Packet service parameter.</w:t>
            </w:r>
          </w:p>
        </w:tc>
      </w:tr>
      <w:tr w:rsidR="00E13DC2" w:rsidRPr="00140E21" w14:paraId="0D06A8F6" w14:textId="77777777" w:rsidTr="00943238">
        <w:trPr>
          <w:cantSplit/>
          <w:tblHeader/>
          <w:jc w:val="center"/>
        </w:trPr>
        <w:tc>
          <w:tcPr>
            <w:tcW w:w="1980" w:type="dxa"/>
            <w:tcBorders>
              <w:top w:val="nil"/>
              <w:left w:val="single" w:sz="4" w:space="0" w:color="auto"/>
              <w:bottom w:val="nil"/>
              <w:right w:val="single" w:sz="4" w:space="0" w:color="auto"/>
            </w:tcBorders>
          </w:tcPr>
          <w:p w14:paraId="7F440FED" w14:textId="77777777" w:rsidR="00E13DC2" w:rsidRPr="00140E21" w:rsidRDefault="00E13DC2" w:rsidP="00E13DC2">
            <w:pPr>
              <w:pStyle w:val="TAL"/>
              <w:keepNext w:val="0"/>
              <w:rPr>
                <w:rFonts w:eastAsia="맑은 고딕"/>
              </w:rPr>
            </w:pPr>
          </w:p>
        </w:tc>
        <w:tc>
          <w:tcPr>
            <w:tcW w:w="7036" w:type="dxa"/>
            <w:gridSpan w:val="2"/>
            <w:tcBorders>
              <w:top w:val="single" w:sz="4" w:space="0" w:color="auto"/>
              <w:left w:val="single" w:sz="4" w:space="0" w:color="auto"/>
              <w:bottom w:val="single" w:sz="4" w:space="0" w:color="auto"/>
              <w:right w:val="single" w:sz="4" w:space="0" w:color="auto"/>
            </w:tcBorders>
          </w:tcPr>
          <w:p w14:paraId="7123FF51" w14:textId="77777777" w:rsidR="00E13DC2" w:rsidRPr="00140E21" w:rsidRDefault="00E13DC2" w:rsidP="00E13DC2">
            <w:pPr>
              <w:pStyle w:val="TAL"/>
              <w:keepNext w:val="0"/>
              <w:rPr>
                <w:rFonts w:eastAsia="맑은 고딕"/>
                <w:b/>
              </w:rPr>
            </w:pPr>
            <w:r w:rsidRPr="00140E21">
              <w:rPr>
                <w:rFonts w:eastAsia="맑은 고딕"/>
                <w:b/>
              </w:rPr>
              <w:t>For each DNN in S-NSSAI level subscription data:</w:t>
            </w:r>
          </w:p>
        </w:tc>
      </w:tr>
      <w:tr w:rsidR="00E13DC2" w:rsidRPr="00140E21" w14:paraId="7BE66937" w14:textId="77777777" w:rsidTr="00943238">
        <w:trPr>
          <w:cantSplit/>
          <w:tblHeader/>
          <w:jc w:val="center"/>
        </w:trPr>
        <w:tc>
          <w:tcPr>
            <w:tcW w:w="1980" w:type="dxa"/>
            <w:tcBorders>
              <w:top w:val="nil"/>
              <w:left w:val="single" w:sz="4" w:space="0" w:color="auto"/>
              <w:bottom w:val="nil"/>
              <w:right w:val="single" w:sz="4" w:space="0" w:color="auto"/>
            </w:tcBorders>
          </w:tcPr>
          <w:p w14:paraId="538C9372" w14:textId="77777777" w:rsidR="00E13DC2" w:rsidRPr="00140E21" w:rsidRDefault="00E13DC2" w:rsidP="00E13DC2">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3017174" w14:textId="77777777" w:rsidR="00E13DC2" w:rsidRPr="00140E21" w:rsidRDefault="00E13DC2" w:rsidP="00E13DC2">
            <w:pPr>
              <w:pStyle w:val="TAL"/>
              <w:keepNext w:val="0"/>
              <w:rPr>
                <w:rFonts w:eastAsia="맑은 고딕"/>
              </w:rPr>
            </w:pPr>
            <w:r w:rsidRPr="00140E21">
              <w:rPr>
                <w:rFonts w:eastAsia="맑은 고딕"/>
              </w:rPr>
              <w:t>DNN</w:t>
            </w:r>
          </w:p>
        </w:tc>
        <w:tc>
          <w:tcPr>
            <w:tcW w:w="4225" w:type="dxa"/>
            <w:tcBorders>
              <w:top w:val="single" w:sz="4" w:space="0" w:color="auto"/>
              <w:left w:val="single" w:sz="4" w:space="0" w:color="auto"/>
              <w:bottom w:val="single" w:sz="4" w:space="0" w:color="auto"/>
              <w:right w:val="single" w:sz="4" w:space="0" w:color="auto"/>
            </w:tcBorders>
          </w:tcPr>
          <w:p w14:paraId="796A3E56" w14:textId="77777777" w:rsidR="00E13DC2" w:rsidRPr="00140E21" w:rsidRDefault="00E13DC2" w:rsidP="00E13DC2">
            <w:pPr>
              <w:pStyle w:val="TAL"/>
              <w:keepNext w:val="0"/>
              <w:rPr>
                <w:rFonts w:eastAsia="맑은 고딕"/>
              </w:rPr>
            </w:pPr>
            <w:r w:rsidRPr="00140E21">
              <w:rPr>
                <w:rFonts w:eastAsia="맑은 고딕"/>
              </w:rPr>
              <w:t>DNN for the PDU Session.</w:t>
            </w:r>
          </w:p>
        </w:tc>
      </w:tr>
      <w:tr w:rsidR="00E13DC2" w:rsidRPr="00140E21" w14:paraId="6D81268D" w14:textId="77777777" w:rsidTr="00943238">
        <w:trPr>
          <w:cantSplit/>
          <w:tblHeader/>
          <w:jc w:val="center"/>
        </w:trPr>
        <w:tc>
          <w:tcPr>
            <w:tcW w:w="1980" w:type="dxa"/>
            <w:tcBorders>
              <w:top w:val="nil"/>
              <w:left w:val="single" w:sz="4" w:space="0" w:color="auto"/>
              <w:bottom w:val="nil"/>
              <w:right w:val="single" w:sz="4" w:space="0" w:color="auto"/>
            </w:tcBorders>
          </w:tcPr>
          <w:p w14:paraId="515F6C79" w14:textId="77777777" w:rsidR="00E13DC2" w:rsidRPr="00140E21" w:rsidRDefault="00E13DC2" w:rsidP="00E13DC2">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4D143C9" w14:textId="77777777" w:rsidR="00E13DC2" w:rsidRPr="00140E21" w:rsidRDefault="00E13DC2" w:rsidP="00E13DC2">
            <w:pPr>
              <w:pStyle w:val="TAL"/>
              <w:keepNext w:val="0"/>
              <w:rPr>
                <w:rFonts w:eastAsia="맑은 고딕"/>
              </w:rPr>
            </w:pPr>
            <w:r>
              <w:rPr>
                <w:rFonts w:eastAsia="맑은 고딕"/>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7B224A16" w14:textId="77777777" w:rsidR="00E13DC2" w:rsidRPr="00140E21" w:rsidRDefault="00E13DC2" w:rsidP="00E13DC2">
            <w:pPr>
              <w:pStyle w:val="TAL"/>
              <w:keepNext w:val="0"/>
              <w:rPr>
                <w:rFonts w:eastAsia="맑은 고딕"/>
              </w:rPr>
            </w:pPr>
            <w:r>
              <w:rPr>
                <w:rFonts w:eastAsia="맑은 고딕"/>
              </w:rPr>
              <w:t>Indicates whether the DNN is used for aerial services (e.g. UAS operations or C2, etc.) as described in TS 23.256 [80].</w:t>
            </w:r>
          </w:p>
        </w:tc>
      </w:tr>
      <w:tr w:rsidR="00E13DC2" w:rsidRPr="00140E21" w14:paraId="650AF07B" w14:textId="77777777" w:rsidTr="00943238">
        <w:trPr>
          <w:cantSplit/>
          <w:tblHeader/>
          <w:jc w:val="center"/>
        </w:trPr>
        <w:tc>
          <w:tcPr>
            <w:tcW w:w="1980" w:type="dxa"/>
            <w:tcBorders>
              <w:top w:val="nil"/>
              <w:left w:val="single" w:sz="4" w:space="0" w:color="auto"/>
              <w:bottom w:val="nil"/>
              <w:right w:val="single" w:sz="4" w:space="0" w:color="auto"/>
            </w:tcBorders>
          </w:tcPr>
          <w:p w14:paraId="0EB0D31B" w14:textId="77777777" w:rsidR="00E13DC2" w:rsidRPr="00140E21" w:rsidRDefault="00E13DC2" w:rsidP="00E13DC2">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09F6B3B" w14:textId="77777777" w:rsidR="00E13DC2" w:rsidRPr="00140E21" w:rsidRDefault="00E13DC2" w:rsidP="00E13DC2">
            <w:pPr>
              <w:pStyle w:val="TAL"/>
              <w:keepNext w:val="0"/>
              <w:rPr>
                <w:rFonts w:eastAsia="맑은 고딕"/>
              </w:rPr>
            </w:pPr>
            <w:r w:rsidRPr="00140E21">
              <w:rPr>
                <w:rFonts w:eastAsia="맑은 고딕"/>
              </w:rPr>
              <w:t>Frame</w:t>
            </w:r>
            <w:r>
              <w:rPr>
                <w:rFonts w:eastAsia="맑은 고딕"/>
              </w:rPr>
              <w:t>d</w:t>
            </w:r>
            <w:r w:rsidRPr="00140E21">
              <w:rPr>
                <w:rFonts w:eastAsia="맑은 고딕"/>
              </w:rPr>
              <w:t xml:space="preserve"> Route</w:t>
            </w:r>
            <w:r>
              <w:rPr>
                <w:rFonts w:eastAsia="맑은 고딕"/>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6EE187A7" w14:textId="77777777" w:rsidR="00E13DC2" w:rsidRPr="00140E21" w:rsidRDefault="00E13DC2" w:rsidP="00E13DC2">
            <w:pPr>
              <w:pStyle w:val="TAL"/>
              <w:keepNext w:val="0"/>
              <w:rPr>
                <w:rFonts w:eastAsia="맑은 고딕"/>
              </w:rPr>
            </w:pPr>
            <w:r w:rsidRPr="00140E21">
              <w:rPr>
                <w:rFonts w:eastAsia="맑은 고딕"/>
              </w:rPr>
              <w:t>Set of Frame</w:t>
            </w:r>
            <w:r>
              <w:rPr>
                <w:rFonts w:eastAsia="맑은 고딕"/>
              </w:rPr>
              <w:t>d</w:t>
            </w:r>
            <w:r w:rsidRPr="00140E21">
              <w:rPr>
                <w:rFonts w:eastAsia="맑은 고딕"/>
              </w:rPr>
              <w:t xml:space="preserve"> Route</w:t>
            </w:r>
            <w:r>
              <w:rPr>
                <w:rFonts w:eastAsia="맑은 고딕"/>
              </w:rPr>
              <w:t>s</w:t>
            </w:r>
            <w:r w:rsidRPr="00140E21">
              <w:rPr>
                <w:rFonts w:eastAsia="맑은 고딕"/>
              </w:rPr>
              <w:t>. A Frame</w:t>
            </w:r>
            <w:r>
              <w:rPr>
                <w:rFonts w:eastAsia="맑은 고딕"/>
              </w:rPr>
              <w:t>d</w:t>
            </w:r>
            <w:r w:rsidRPr="00140E21">
              <w:rPr>
                <w:rFonts w:eastAsia="맑은 고딕"/>
              </w:rPr>
              <w:t xml:space="preserve"> Route refers to a range of IPv4 addresses / IPv6 Prefixes to associate with a PDU Session established on this (DNN, S-NSSAI).</w:t>
            </w:r>
          </w:p>
          <w:p w14:paraId="5D1E0DF9" w14:textId="77777777" w:rsidR="00E13DC2" w:rsidRPr="00140E21" w:rsidRDefault="00E13DC2" w:rsidP="00E13DC2">
            <w:pPr>
              <w:pStyle w:val="TAL"/>
              <w:keepNext w:val="0"/>
              <w:rPr>
                <w:rFonts w:eastAsia="맑은 고딕"/>
              </w:rPr>
            </w:pPr>
            <w:r w:rsidRPr="00140E21">
              <w:rPr>
                <w:rFonts w:eastAsia="맑은 고딕"/>
              </w:rPr>
              <w:t>See NOTE 4.</w:t>
            </w:r>
          </w:p>
        </w:tc>
      </w:tr>
      <w:tr w:rsidR="00E13DC2" w:rsidRPr="00140E21" w14:paraId="3DC2648F" w14:textId="77777777" w:rsidTr="00943238">
        <w:trPr>
          <w:cantSplit/>
          <w:tblHeader/>
          <w:jc w:val="center"/>
        </w:trPr>
        <w:tc>
          <w:tcPr>
            <w:tcW w:w="1980" w:type="dxa"/>
            <w:tcBorders>
              <w:top w:val="nil"/>
              <w:left w:val="single" w:sz="4" w:space="0" w:color="auto"/>
              <w:bottom w:val="nil"/>
              <w:right w:val="single" w:sz="4" w:space="0" w:color="auto"/>
            </w:tcBorders>
          </w:tcPr>
          <w:p w14:paraId="6FB89584" w14:textId="77777777" w:rsidR="00E13DC2" w:rsidRPr="00140E21" w:rsidRDefault="00E13DC2" w:rsidP="00E13DC2">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74CEC4E" w14:textId="77777777" w:rsidR="00E13DC2" w:rsidRPr="00140E21" w:rsidRDefault="00E13DC2" w:rsidP="00E13DC2">
            <w:pPr>
              <w:pStyle w:val="TAL"/>
              <w:keepNext w:val="0"/>
              <w:rPr>
                <w:rFonts w:eastAsia="맑은 고딕"/>
              </w:rPr>
            </w:pPr>
            <w:r>
              <w:rPr>
                <w:rFonts w:eastAsia="맑은 고딕"/>
              </w:rPr>
              <w:t>IP Index information</w:t>
            </w:r>
          </w:p>
        </w:tc>
        <w:tc>
          <w:tcPr>
            <w:tcW w:w="4225" w:type="dxa"/>
            <w:tcBorders>
              <w:top w:val="single" w:sz="4" w:space="0" w:color="auto"/>
              <w:left w:val="single" w:sz="4" w:space="0" w:color="auto"/>
              <w:bottom w:val="single" w:sz="4" w:space="0" w:color="auto"/>
              <w:right w:val="single" w:sz="4" w:space="0" w:color="auto"/>
            </w:tcBorders>
          </w:tcPr>
          <w:p w14:paraId="7D122FD8" w14:textId="77777777" w:rsidR="00E13DC2" w:rsidRPr="00140E21" w:rsidRDefault="00E13DC2" w:rsidP="00E13DC2">
            <w:pPr>
              <w:pStyle w:val="TAL"/>
              <w:keepNext w:val="0"/>
              <w:rPr>
                <w:rFonts w:eastAsia="맑은 고딕"/>
              </w:rPr>
            </w:pPr>
            <w:r>
              <w:rPr>
                <w:rFonts w:eastAsia="맑은 고딕"/>
              </w:rPr>
              <w:t>Information used for selecting how the UE IP address is to be allocated (see clause 5.8.2.2.1 of TS 23.501 [2]).</w:t>
            </w:r>
          </w:p>
        </w:tc>
      </w:tr>
      <w:tr w:rsidR="00E13DC2" w:rsidRPr="00140E21" w14:paraId="6B5C168B" w14:textId="77777777" w:rsidTr="00943238">
        <w:trPr>
          <w:cantSplit/>
          <w:tblHeader/>
          <w:jc w:val="center"/>
        </w:trPr>
        <w:tc>
          <w:tcPr>
            <w:tcW w:w="1980" w:type="dxa"/>
            <w:tcBorders>
              <w:top w:val="nil"/>
              <w:left w:val="single" w:sz="4" w:space="0" w:color="auto"/>
              <w:bottom w:val="nil"/>
              <w:right w:val="single" w:sz="4" w:space="0" w:color="auto"/>
            </w:tcBorders>
          </w:tcPr>
          <w:p w14:paraId="65989BC9" w14:textId="77777777" w:rsidR="00E13DC2" w:rsidRPr="00140E21" w:rsidRDefault="00E13DC2" w:rsidP="00E13DC2">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A9D660E" w14:textId="77777777" w:rsidR="00E13DC2" w:rsidRPr="00140E21" w:rsidRDefault="00E13DC2" w:rsidP="00E13DC2">
            <w:pPr>
              <w:pStyle w:val="TAL"/>
              <w:keepNext w:val="0"/>
              <w:rPr>
                <w:rFonts w:eastAsia="맑은 고딕"/>
              </w:rPr>
            </w:pPr>
            <w:r w:rsidRPr="00140E21">
              <w:rPr>
                <w:rFonts w:eastAsia="맑은 고딕"/>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73610079" w14:textId="77777777" w:rsidR="00E13DC2" w:rsidRPr="00140E21" w:rsidRDefault="00E13DC2" w:rsidP="00E13DC2">
            <w:pPr>
              <w:pStyle w:val="TAL"/>
              <w:keepNext w:val="0"/>
              <w:rPr>
                <w:rFonts w:eastAsia="맑은 고딕"/>
              </w:rPr>
            </w:pPr>
            <w:r w:rsidRPr="00140E21">
              <w:rPr>
                <w:rFonts w:eastAsia="맑은 고딕"/>
              </w:rPr>
              <w:t>Indicates the allowed PDU Session Types (IPv4, IPv6, IPv4v6, Ethernet</w:t>
            </w:r>
            <w:r>
              <w:rPr>
                <w:rFonts w:eastAsia="맑은 고딕"/>
              </w:rPr>
              <w:t xml:space="preserve"> and </w:t>
            </w:r>
            <w:r w:rsidRPr="00140E21">
              <w:rPr>
                <w:rFonts w:eastAsia="맑은 고딕"/>
              </w:rPr>
              <w:t>Unstructured) for the DNN, S-NSSAI.</w:t>
            </w:r>
            <w:r>
              <w:rPr>
                <w:rFonts w:eastAsia="맑은 고딕"/>
              </w:rPr>
              <w:t xml:space="preserve"> See NOTE 6.</w:t>
            </w:r>
          </w:p>
        </w:tc>
      </w:tr>
      <w:tr w:rsidR="00E13DC2" w:rsidRPr="00140E21" w14:paraId="74CEB4DD" w14:textId="77777777" w:rsidTr="00943238">
        <w:trPr>
          <w:cantSplit/>
          <w:tblHeader/>
          <w:jc w:val="center"/>
        </w:trPr>
        <w:tc>
          <w:tcPr>
            <w:tcW w:w="1980" w:type="dxa"/>
            <w:tcBorders>
              <w:top w:val="nil"/>
              <w:left w:val="single" w:sz="4" w:space="0" w:color="auto"/>
              <w:bottom w:val="nil"/>
              <w:right w:val="single" w:sz="4" w:space="0" w:color="auto"/>
            </w:tcBorders>
          </w:tcPr>
          <w:p w14:paraId="46D9C49D" w14:textId="77777777" w:rsidR="00E13DC2" w:rsidRPr="00140E21" w:rsidRDefault="00E13DC2" w:rsidP="00E13DC2">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B588717" w14:textId="77777777" w:rsidR="00E13DC2" w:rsidRPr="00140E21" w:rsidRDefault="00E13DC2" w:rsidP="00E13DC2">
            <w:pPr>
              <w:pStyle w:val="TAL"/>
              <w:keepNext w:val="0"/>
              <w:rPr>
                <w:rFonts w:eastAsia="맑은 고딕"/>
              </w:rPr>
            </w:pPr>
            <w:r w:rsidRPr="00140E21">
              <w:rPr>
                <w:rFonts w:eastAsia="맑은 고딕"/>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7E433ED7" w14:textId="77777777" w:rsidR="00E13DC2" w:rsidRPr="00140E21" w:rsidRDefault="00E13DC2" w:rsidP="00E13DC2">
            <w:pPr>
              <w:pStyle w:val="TAL"/>
              <w:keepNext w:val="0"/>
              <w:rPr>
                <w:rFonts w:eastAsia="맑은 고딕"/>
              </w:rPr>
            </w:pPr>
            <w:r w:rsidRPr="00140E21">
              <w:rPr>
                <w:rFonts w:eastAsia="맑은 고딕"/>
              </w:rPr>
              <w:t>Indicates the default PDU Session Type for the DNN, S-NSSAI.</w:t>
            </w:r>
          </w:p>
        </w:tc>
      </w:tr>
      <w:tr w:rsidR="00E13DC2" w:rsidRPr="00140E21" w14:paraId="33782FCC" w14:textId="77777777" w:rsidTr="00943238">
        <w:trPr>
          <w:cantSplit/>
          <w:tblHeader/>
          <w:jc w:val="center"/>
        </w:trPr>
        <w:tc>
          <w:tcPr>
            <w:tcW w:w="1980" w:type="dxa"/>
            <w:tcBorders>
              <w:top w:val="nil"/>
              <w:left w:val="single" w:sz="4" w:space="0" w:color="auto"/>
              <w:bottom w:val="nil"/>
              <w:right w:val="single" w:sz="4" w:space="0" w:color="auto"/>
            </w:tcBorders>
          </w:tcPr>
          <w:p w14:paraId="38FD7EBE" w14:textId="77777777" w:rsidR="00E13DC2" w:rsidRPr="00140E21" w:rsidRDefault="00E13DC2" w:rsidP="00E13DC2">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FF40D9F" w14:textId="77777777" w:rsidR="00E13DC2" w:rsidRPr="00140E21" w:rsidRDefault="00E13DC2" w:rsidP="00E13DC2">
            <w:pPr>
              <w:pStyle w:val="TAL"/>
              <w:keepNext w:val="0"/>
              <w:rPr>
                <w:rFonts w:eastAsia="맑은 고딕"/>
              </w:rPr>
            </w:pPr>
            <w:r w:rsidRPr="00140E21">
              <w:rPr>
                <w:rFonts w:eastAsia="맑은 고딕"/>
              </w:rPr>
              <w:t>Allowed SSC modes</w:t>
            </w:r>
          </w:p>
        </w:tc>
        <w:tc>
          <w:tcPr>
            <w:tcW w:w="4225" w:type="dxa"/>
            <w:tcBorders>
              <w:top w:val="single" w:sz="4" w:space="0" w:color="auto"/>
              <w:left w:val="single" w:sz="4" w:space="0" w:color="auto"/>
              <w:bottom w:val="single" w:sz="4" w:space="0" w:color="auto"/>
              <w:right w:val="single" w:sz="4" w:space="0" w:color="auto"/>
            </w:tcBorders>
          </w:tcPr>
          <w:p w14:paraId="00BB7B5C" w14:textId="77777777" w:rsidR="00E13DC2" w:rsidRPr="00140E21" w:rsidRDefault="00E13DC2" w:rsidP="00E13DC2">
            <w:pPr>
              <w:pStyle w:val="TAL"/>
              <w:keepNext w:val="0"/>
              <w:rPr>
                <w:rFonts w:eastAsia="맑은 고딕"/>
              </w:rPr>
            </w:pPr>
            <w:r w:rsidRPr="00140E21">
              <w:rPr>
                <w:rFonts w:eastAsia="맑은 고딕"/>
              </w:rPr>
              <w:t>Indicates the allowed SSC modes for the DNN, S-NSSAI.</w:t>
            </w:r>
          </w:p>
        </w:tc>
      </w:tr>
      <w:tr w:rsidR="00E13DC2" w:rsidRPr="00140E21" w14:paraId="76BDECDF" w14:textId="77777777" w:rsidTr="00943238">
        <w:trPr>
          <w:cantSplit/>
          <w:tblHeader/>
          <w:jc w:val="center"/>
        </w:trPr>
        <w:tc>
          <w:tcPr>
            <w:tcW w:w="1980" w:type="dxa"/>
            <w:tcBorders>
              <w:top w:val="nil"/>
              <w:left w:val="single" w:sz="4" w:space="0" w:color="auto"/>
              <w:bottom w:val="nil"/>
              <w:right w:val="single" w:sz="4" w:space="0" w:color="auto"/>
            </w:tcBorders>
          </w:tcPr>
          <w:p w14:paraId="24CE6181" w14:textId="77777777" w:rsidR="00E13DC2" w:rsidRPr="00140E21" w:rsidRDefault="00E13DC2" w:rsidP="00E13DC2">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C7F6047" w14:textId="77777777" w:rsidR="00E13DC2" w:rsidRPr="00140E21" w:rsidRDefault="00E13DC2" w:rsidP="00E13DC2">
            <w:pPr>
              <w:pStyle w:val="TAL"/>
              <w:keepNext w:val="0"/>
              <w:rPr>
                <w:rFonts w:eastAsia="맑은 고딕"/>
              </w:rPr>
            </w:pPr>
            <w:r w:rsidRPr="00140E21">
              <w:rPr>
                <w:rFonts w:eastAsia="맑은 고딕"/>
              </w:rPr>
              <w:t>Default SSC mode</w:t>
            </w:r>
          </w:p>
        </w:tc>
        <w:tc>
          <w:tcPr>
            <w:tcW w:w="4225" w:type="dxa"/>
            <w:tcBorders>
              <w:top w:val="single" w:sz="4" w:space="0" w:color="auto"/>
              <w:left w:val="single" w:sz="4" w:space="0" w:color="auto"/>
              <w:bottom w:val="single" w:sz="4" w:space="0" w:color="auto"/>
              <w:right w:val="single" w:sz="4" w:space="0" w:color="auto"/>
            </w:tcBorders>
          </w:tcPr>
          <w:p w14:paraId="5D9D4DC8" w14:textId="77777777" w:rsidR="00E13DC2" w:rsidRPr="00140E21" w:rsidRDefault="00E13DC2" w:rsidP="00E13DC2">
            <w:pPr>
              <w:pStyle w:val="TAL"/>
              <w:keepNext w:val="0"/>
              <w:rPr>
                <w:rFonts w:eastAsia="맑은 고딕"/>
              </w:rPr>
            </w:pPr>
            <w:r w:rsidRPr="00140E21">
              <w:rPr>
                <w:rFonts w:eastAsia="맑은 고딕"/>
              </w:rPr>
              <w:t>Indicate the default SSC mode for the DNN, S-NSSAI.</w:t>
            </w:r>
          </w:p>
        </w:tc>
      </w:tr>
      <w:tr w:rsidR="00E13DC2" w:rsidRPr="00140E21" w14:paraId="2CA43106" w14:textId="77777777" w:rsidTr="00943238">
        <w:trPr>
          <w:cantSplit/>
          <w:tblHeader/>
          <w:jc w:val="center"/>
        </w:trPr>
        <w:tc>
          <w:tcPr>
            <w:tcW w:w="1980" w:type="dxa"/>
            <w:tcBorders>
              <w:top w:val="nil"/>
              <w:left w:val="single" w:sz="4" w:space="0" w:color="auto"/>
              <w:bottom w:val="nil"/>
              <w:right w:val="single" w:sz="4" w:space="0" w:color="auto"/>
            </w:tcBorders>
          </w:tcPr>
          <w:p w14:paraId="6F352F3B" w14:textId="77777777" w:rsidR="00E13DC2" w:rsidRPr="00140E21" w:rsidRDefault="00E13DC2" w:rsidP="00E13DC2">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661CCF6" w14:textId="77777777" w:rsidR="00E13DC2" w:rsidRPr="00140E21" w:rsidRDefault="00E13DC2" w:rsidP="00E13DC2">
            <w:pPr>
              <w:pStyle w:val="TAL"/>
              <w:keepNext w:val="0"/>
              <w:rPr>
                <w:rFonts w:eastAsia="맑은 고딕"/>
              </w:rPr>
            </w:pPr>
            <w:r w:rsidRPr="00140E21">
              <w:rPr>
                <w:rFonts w:eastAsia="맑은 고딕"/>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5100F42D" w14:textId="77777777" w:rsidR="00E13DC2" w:rsidRPr="00140E21" w:rsidRDefault="00E13DC2" w:rsidP="00E13DC2">
            <w:pPr>
              <w:pStyle w:val="TAL"/>
              <w:keepNext w:val="0"/>
              <w:rPr>
                <w:rFonts w:eastAsia="맑은 고딕"/>
              </w:rPr>
            </w:pPr>
            <w:r w:rsidRPr="00140E21">
              <w:rPr>
                <w:rFonts w:eastAsia="맑은 고딕"/>
              </w:rPr>
              <w:t>Indicates whether interworking with EPS is supported for this DNN and S-NSSAI.</w:t>
            </w:r>
          </w:p>
        </w:tc>
      </w:tr>
      <w:tr w:rsidR="00E13DC2" w:rsidRPr="00140E21" w14:paraId="690367E7" w14:textId="77777777" w:rsidTr="00943238">
        <w:trPr>
          <w:cantSplit/>
          <w:tblHeader/>
          <w:jc w:val="center"/>
        </w:trPr>
        <w:tc>
          <w:tcPr>
            <w:tcW w:w="1980" w:type="dxa"/>
            <w:tcBorders>
              <w:top w:val="nil"/>
              <w:left w:val="single" w:sz="4" w:space="0" w:color="auto"/>
              <w:bottom w:val="nil"/>
              <w:right w:val="single" w:sz="4" w:space="0" w:color="auto"/>
            </w:tcBorders>
          </w:tcPr>
          <w:p w14:paraId="31F98261" w14:textId="77777777" w:rsidR="00E13DC2" w:rsidRPr="00140E21" w:rsidRDefault="00E13DC2" w:rsidP="00E13DC2">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C0B9CDA" w14:textId="77777777" w:rsidR="00E13DC2" w:rsidRPr="00140E21" w:rsidRDefault="00E13DC2" w:rsidP="00E13DC2">
            <w:pPr>
              <w:pStyle w:val="TAL"/>
              <w:keepNext w:val="0"/>
              <w:rPr>
                <w:rFonts w:eastAsia="맑은 고딕"/>
              </w:rPr>
            </w:pPr>
            <w:r w:rsidRPr="00140E21">
              <w:rPr>
                <w:rFonts w:eastAsia="맑은 고딕"/>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748D3A53" w14:textId="77777777" w:rsidR="00E13DC2" w:rsidRPr="00140E21" w:rsidRDefault="00E13DC2" w:rsidP="00E13DC2">
            <w:pPr>
              <w:pStyle w:val="TAL"/>
              <w:keepNext w:val="0"/>
              <w:rPr>
                <w:rFonts w:eastAsia="맑은 고딕"/>
              </w:rPr>
            </w:pPr>
            <w:r w:rsidRPr="00140E21">
              <w:rPr>
                <w:rFonts w:eastAsia="맑은 고딕"/>
              </w:rPr>
              <w:t>The QoS Flow level QoS parameter values (5QI and ARP) for the DNN, S-NSSAI (see clause 5.7.2.7 of TS 23.501 [2]).</w:t>
            </w:r>
          </w:p>
        </w:tc>
      </w:tr>
      <w:tr w:rsidR="00E13DC2" w:rsidRPr="00140E21" w14:paraId="2953FF24" w14:textId="77777777" w:rsidTr="00943238">
        <w:trPr>
          <w:cantSplit/>
          <w:tblHeader/>
          <w:jc w:val="center"/>
        </w:trPr>
        <w:tc>
          <w:tcPr>
            <w:tcW w:w="1980" w:type="dxa"/>
            <w:tcBorders>
              <w:top w:val="nil"/>
              <w:left w:val="single" w:sz="4" w:space="0" w:color="auto"/>
              <w:bottom w:val="nil"/>
              <w:right w:val="single" w:sz="4" w:space="0" w:color="auto"/>
            </w:tcBorders>
          </w:tcPr>
          <w:p w14:paraId="42B5FC88" w14:textId="77777777" w:rsidR="00E13DC2" w:rsidRPr="00140E21" w:rsidRDefault="00E13DC2" w:rsidP="00E13DC2">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AA5D1A9" w14:textId="77777777" w:rsidR="00E13DC2" w:rsidRPr="00140E21" w:rsidRDefault="00E13DC2" w:rsidP="00E13DC2">
            <w:pPr>
              <w:pStyle w:val="TAL"/>
              <w:keepNext w:val="0"/>
              <w:rPr>
                <w:rFonts w:eastAsia="맑은 고딕"/>
              </w:rPr>
            </w:pPr>
            <w:r w:rsidRPr="00140E21">
              <w:rPr>
                <w:rFonts w:eastAsia="맑은 고딕"/>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26691B96" w14:textId="77777777" w:rsidR="00E13DC2" w:rsidRPr="00140E21" w:rsidRDefault="00E13DC2" w:rsidP="00E13DC2">
            <w:pPr>
              <w:pStyle w:val="TAL"/>
              <w:keepNext w:val="0"/>
              <w:rPr>
                <w:rFonts w:eastAsia="맑은 고딕"/>
              </w:rPr>
            </w:pPr>
            <w:r>
              <w:rPr>
                <w:rFonts w:eastAsia="맑은 고딕"/>
              </w:rPr>
              <w:t xml:space="preserve">It contains Charging Characteristics as defined in Annex A clause A.1 of TS 32.255 [45]. </w:t>
            </w:r>
            <w:r w:rsidRPr="00140E21">
              <w:rPr>
                <w:rFonts w:eastAsia="맑은 고딕"/>
              </w:rPr>
              <w:t>This information, when provided</w:t>
            </w:r>
            <w:r>
              <w:rPr>
                <w:rFonts w:eastAsia="맑은 고딕"/>
              </w:rPr>
              <w:t>,</w:t>
            </w:r>
            <w:r w:rsidRPr="00140E21">
              <w:rPr>
                <w:rFonts w:eastAsia="맑은 고딕"/>
              </w:rPr>
              <w:t xml:space="preserve"> shall override any corresponding predefined information at the SMF</w:t>
            </w:r>
            <w:r>
              <w:rPr>
                <w:rFonts w:eastAsia="맑은 고딕"/>
              </w:rPr>
              <w:t>.</w:t>
            </w:r>
          </w:p>
        </w:tc>
      </w:tr>
      <w:tr w:rsidR="00E13DC2" w:rsidRPr="00140E21" w14:paraId="43E602DE" w14:textId="77777777" w:rsidTr="00943238">
        <w:trPr>
          <w:cantSplit/>
          <w:tblHeader/>
          <w:jc w:val="center"/>
        </w:trPr>
        <w:tc>
          <w:tcPr>
            <w:tcW w:w="1980" w:type="dxa"/>
            <w:tcBorders>
              <w:top w:val="nil"/>
              <w:left w:val="single" w:sz="4" w:space="0" w:color="auto"/>
              <w:bottom w:val="nil"/>
              <w:right w:val="single" w:sz="4" w:space="0" w:color="auto"/>
            </w:tcBorders>
          </w:tcPr>
          <w:p w14:paraId="166FE405" w14:textId="77777777" w:rsidR="00E13DC2" w:rsidRPr="00140E21" w:rsidRDefault="00E13DC2" w:rsidP="00E13DC2">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D8B426C" w14:textId="77777777" w:rsidR="00E13DC2" w:rsidRPr="00140E21" w:rsidRDefault="00E13DC2" w:rsidP="00E13DC2">
            <w:pPr>
              <w:pStyle w:val="TAL"/>
              <w:keepNext w:val="0"/>
              <w:rPr>
                <w:rFonts w:eastAsia="맑은 고딕"/>
              </w:rPr>
            </w:pPr>
            <w:r w:rsidRPr="00140E21">
              <w:rPr>
                <w:rFonts w:eastAsia="맑은 고딕"/>
              </w:rPr>
              <w:t>Subscribed-Session-AMBR</w:t>
            </w:r>
          </w:p>
        </w:tc>
        <w:tc>
          <w:tcPr>
            <w:tcW w:w="4225" w:type="dxa"/>
            <w:tcBorders>
              <w:top w:val="single" w:sz="4" w:space="0" w:color="auto"/>
              <w:left w:val="single" w:sz="4" w:space="0" w:color="auto"/>
              <w:bottom w:val="single" w:sz="4" w:space="0" w:color="auto"/>
              <w:right w:val="single" w:sz="4" w:space="0" w:color="auto"/>
            </w:tcBorders>
          </w:tcPr>
          <w:p w14:paraId="42800253" w14:textId="77777777" w:rsidR="00E13DC2" w:rsidRPr="00140E21" w:rsidRDefault="00E13DC2" w:rsidP="00E13DC2">
            <w:pPr>
              <w:pStyle w:val="TAL"/>
              <w:keepNext w:val="0"/>
              <w:rPr>
                <w:rFonts w:eastAsia="맑은 고딕"/>
              </w:rPr>
            </w:pPr>
            <w:r w:rsidRPr="00140E21">
              <w:rPr>
                <w:rFonts w:eastAsia="맑은 고딕"/>
              </w:rPr>
              <w:t>The maximum aggregated uplink and downlink MBRs to be shared across all Non-GBR QoS Flows in each PDU Session, which are established for the DNN, S-NSSAI.</w:t>
            </w:r>
          </w:p>
        </w:tc>
      </w:tr>
      <w:tr w:rsidR="00E13DC2" w:rsidRPr="00140E21" w14:paraId="060C249C" w14:textId="77777777" w:rsidTr="00943238">
        <w:trPr>
          <w:cantSplit/>
          <w:tblHeader/>
          <w:jc w:val="center"/>
        </w:trPr>
        <w:tc>
          <w:tcPr>
            <w:tcW w:w="1980" w:type="dxa"/>
            <w:tcBorders>
              <w:top w:val="nil"/>
              <w:left w:val="single" w:sz="4" w:space="0" w:color="auto"/>
              <w:bottom w:val="nil"/>
              <w:right w:val="single" w:sz="4" w:space="0" w:color="auto"/>
            </w:tcBorders>
          </w:tcPr>
          <w:p w14:paraId="6A08DAE2" w14:textId="77777777" w:rsidR="00E13DC2" w:rsidRPr="00140E21" w:rsidRDefault="00E13DC2" w:rsidP="00E13DC2">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0C200F1" w14:textId="77777777" w:rsidR="00E13DC2" w:rsidRPr="00140E21" w:rsidRDefault="00E13DC2" w:rsidP="00E13DC2">
            <w:pPr>
              <w:pStyle w:val="TAL"/>
              <w:keepNext w:val="0"/>
              <w:rPr>
                <w:rFonts w:eastAsia="맑은 고딕"/>
              </w:rPr>
            </w:pPr>
            <w:r w:rsidRPr="00140E21">
              <w:rPr>
                <w:rFonts w:eastAsia="맑은 고딕"/>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5DAB0C85" w14:textId="77777777" w:rsidR="00E13DC2" w:rsidRPr="00140E21" w:rsidRDefault="00E13DC2" w:rsidP="00E13DC2">
            <w:pPr>
              <w:pStyle w:val="TAL"/>
              <w:keepNext w:val="0"/>
              <w:rPr>
                <w:rFonts w:eastAsia="맑은 고딕"/>
              </w:rPr>
            </w:pPr>
            <w:r w:rsidRPr="00140E21">
              <w:rPr>
                <w:rFonts w:eastAsia="맑은 고딕"/>
              </w:rPr>
              <w:t>Indicate the static IP address/prefix for the DNN, S-NSSAI.</w:t>
            </w:r>
          </w:p>
        </w:tc>
      </w:tr>
      <w:tr w:rsidR="00E13DC2" w:rsidRPr="00140E21" w14:paraId="738EF791" w14:textId="77777777" w:rsidTr="00943238">
        <w:trPr>
          <w:cantSplit/>
          <w:tblHeader/>
          <w:jc w:val="center"/>
        </w:trPr>
        <w:tc>
          <w:tcPr>
            <w:tcW w:w="1980" w:type="dxa"/>
            <w:tcBorders>
              <w:top w:val="nil"/>
              <w:left w:val="single" w:sz="4" w:space="0" w:color="auto"/>
              <w:bottom w:val="nil"/>
              <w:right w:val="single" w:sz="4" w:space="0" w:color="auto"/>
            </w:tcBorders>
          </w:tcPr>
          <w:p w14:paraId="1AE5236E" w14:textId="77777777" w:rsidR="00E13DC2" w:rsidRPr="00140E21" w:rsidRDefault="00E13DC2" w:rsidP="00E13DC2">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38CF39F" w14:textId="77777777" w:rsidR="00E13DC2" w:rsidRPr="00140E21" w:rsidRDefault="00E13DC2" w:rsidP="00E13DC2">
            <w:pPr>
              <w:pStyle w:val="TAL"/>
              <w:keepNext w:val="0"/>
              <w:rPr>
                <w:rFonts w:eastAsia="맑은 고딕"/>
              </w:rPr>
            </w:pPr>
            <w:r w:rsidRPr="00140E21">
              <w:rPr>
                <w:rFonts w:eastAsia="맑은 고딕"/>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316B1199" w14:textId="77777777" w:rsidR="00E13DC2" w:rsidRPr="00140E21" w:rsidRDefault="00E13DC2" w:rsidP="00E13DC2">
            <w:pPr>
              <w:pStyle w:val="TAL"/>
              <w:keepNext w:val="0"/>
              <w:rPr>
                <w:rFonts w:eastAsia="맑은 고딕"/>
              </w:rPr>
            </w:pPr>
            <w:r w:rsidRPr="00140E21">
              <w:rPr>
                <w:rFonts w:eastAsia="맑은 고딕"/>
              </w:rPr>
              <w:t>Indicates the security policy for integrity protection and encryption for the user plane.</w:t>
            </w:r>
          </w:p>
        </w:tc>
      </w:tr>
      <w:tr w:rsidR="00E13DC2" w:rsidRPr="00140E21" w14:paraId="7644A45D" w14:textId="77777777" w:rsidTr="00943238">
        <w:trPr>
          <w:cantSplit/>
          <w:tblHeader/>
          <w:jc w:val="center"/>
        </w:trPr>
        <w:tc>
          <w:tcPr>
            <w:tcW w:w="1980" w:type="dxa"/>
            <w:tcBorders>
              <w:top w:val="nil"/>
              <w:left w:val="single" w:sz="4" w:space="0" w:color="auto"/>
              <w:bottom w:val="nil"/>
              <w:right w:val="single" w:sz="4" w:space="0" w:color="auto"/>
            </w:tcBorders>
          </w:tcPr>
          <w:p w14:paraId="4EBC5F79" w14:textId="77777777" w:rsidR="00E13DC2" w:rsidRPr="00140E21" w:rsidRDefault="00E13DC2" w:rsidP="00E13DC2">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BA79115" w14:textId="77777777" w:rsidR="00E13DC2" w:rsidRPr="00140E21" w:rsidRDefault="00E13DC2" w:rsidP="00E13DC2">
            <w:pPr>
              <w:pStyle w:val="TAL"/>
              <w:keepNext w:val="0"/>
              <w:rPr>
                <w:rFonts w:eastAsia="맑은 고딕"/>
              </w:rPr>
            </w:pPr>
            <w:r w:rsidRPr="00140E21">
              <w:rPr>
                <w:rFonts w:eastAsia="맑은 고딕"/>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56758A3A" w14:textId="77777777" w:rsidR="00E13DC2" w:rsidRPr="00140E21" w:rsidRDefault="00E13DC2" w:rsidP="00E13DC2">
            <w:pPr>
              <w:pStyle w:val="TAL"/>
              <w:keepNext w:val="0"/>
              <w:rPr>
                <w:rFonts w:eastAsia="맑은 고딕"/>
              </w:rPr>
            </w:pPr>
            <w:r w:rsidRPr="00140E21">
              <w:rPr>
                <w:rFonts w:eastAsia="맑은 고딕"/>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E13DC2" w:rsidRPr="00140E21" w14:paraId="45F74FDB" w14:textId="77777777" w:rsidTr="00943238">
        <w:trPr>
          <w:cantSplit/>
          <w:tblHeader/>
          <w:jc w:val="center"/>
        </w:trPr>
        <w:tc>
          <w:tcPr>
            <w:tcW w:w="1980" w:type="dxa"/>
            <w:tcBorders>
              <w:top w:val="nil"/>
              <w:left w:val="single" w:sz="4" w:space="0" w:color="auto"/>
              <w:bottom w:val="nil"/>
              <w:right w:val="single" w:sz="4" w:space="0" w:color="auto"/>
            </w:tcBorders>
          </w:tcPr>
          <w:p w14:paraId="4262870F" w14:textId="77777777" w:rsidR="00E13DC2" w:rsidRPr="00140E21" w:rsidRDefault="00E13DC2" w:rsidP="00E13DC2">
            <w:pPr>
              <w:pStyle w:val="TAL"/>
              <w:keepNext w:val="0"/>
              <w:rPr>
                <w:rFonts w:eastAsia="맑은 고딕"/>
              </w:rPr>
            </w:pPr>
          </w:p>
        </w:tc>
        <w:tc>
          <w:tcPr>
            <w:tcW w:w="2811" w:type="dxa"/>
            <w:tcBorders>
              <w:top w:val="single" w:sz="4" w:space="0" w:color="auto"/>
              <w:left w:val="single" w:sz="4" w:space="0" w:color="auto"/>
              <w:bottom w:val="nil"/>
              <w:right w:val="single" w:sz="4" w:space="0" w:color="auto"/>
            </w:tcBorders>
          </w:tcPr>
          <w:p w14:paraId="58E42D47" w14:textId="77777777" w:rsidR="00E13DC2" w:rsidRPr="00140E21" w:rsidRDefault="00E13DC2" w:rsidP="00E13DC2">
            <w:pPr>
              <w:pStyle w:val="TAL"/>
              <w:keepNext w:val="0"/>
              <w:rPr>
                <w:rFonts w:eastAsia="맑은 고딕"/>
              </w:rPr>
            </w:pPr>
            <w:r w:rsidRPr="00140E21">
              <w:rPr>
                <w:rFonts w:eastAsia="맑은 고딕"/>
              </w:rPr>
              <w:t>NEF Identity for NIDD</w:t>
            </w:r>
          </w:p>
        </w:tc>
        <w:tc>
          <w:tcPr>
            <w:tcW w:w="4225" w:type="dxa"/>
            <w:tcBorders>
              <w:top w:val="single" w:sz="4" w:space="0" w:color="auto"/>
              <w:left w:val="single" w:sz="4" w:space="0" w:color="auto"/>
              <w:bottom w:val="nil"/>
              <w:right w:val="single" w:sz="4" w:space="0" w:color="auto"/>
            </w:tcBorders>
          </w:tcPr>
          <w:p w14:paraId="44A9ED09" w14:textId="77777777" w:rsidR="00E13DC2" w:rsidRPr="00140E21" w:rsidRDefault="00E13DC2" w:rsidP="00E13DC2">
            <w:pPr>
              <w:pStyle w:val="TAL"/>
              <w:keepNext w:val="0"/>
              <w:rPr>
                <w:rFonts w:eastAsia="맑은 고딕"/>
              </w:rPr>
            </w:pPr>
            <w:r w:rsidRPr="00140E21">
              <w:rPr>
                <w:rFonts w:eastAsia="맑은 고딕"/>
              </w:rPr>
              <w:t>When present, indicates, per S-NSSAI and per DNN, the identity of the NEF to anchor Unstructured PDU Session. When not present for the S-NSSAI and DNN, the PDU session terminates in UPF</w:t>
            </w:r>
            <w:r>
              <w:rPr>
                <w:rFonts w:eastAsia="맑은 고딕"/>
              </w:rPr>
              <w:t xml:space="preserve"> (see NOTE 8)</w:t>
            </w:r>
            <w:r w:rsidRPr="00140E21">
              <w:rPr>
                <w:rFonts w:eastAsia="맑은 고딕"/>
              </w:rPr>
              <w:t>.</w:t>
            </w:r>
          </w:p>
        </w:tc>
      </w:tr>
      <w:tr w:rsidR="00E13DC2" w:rsidRPr="00140E21" w14:paraId="3BC2C602" w14:textId="77777777" w:rsidTr="00943238">
        <w:trPr>
          <w:cantSplit/>
          <w:tblHeader/>
          <w:jc w:val="center"/>
        </w:trPr>
        <w:tc>
          <w:tcPr>
            <w:tcW w:w="1980" w:type="dxa"/>
            <w:tcBorders>
              <w:top w:val="nil"/>
              <w:left w:val="single" w:sz="4" w:space="0" w:color="auto"/>
              <w:bottom w:val="nil"/>
              <w:right w:val="single" w:sz="4" w:space="0" w:color="auto"/>
            </w:tcBorders>
          </w:tcPr>
          <w:p w14:paraId="3BBF5961" w14:textId="77777777" w:rsidR="00E13DC2" w:rsidRPr="00140E21" w:rsidRDefault="00E13DC2" w:rsidP="00E13DC2">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6D4A964" w14:textId="77777777" w:rsidR="00E13DC2" w:rsidRPr="00140E21" w:rsidRDefault="00E13DC2" w:rsidP="00E13DC2">
            <w:pPr>
              <w:pStyle w:val="TAL"/>
              <w:keepNext w:val="0"/>
              <w:rPr>
                <w:rFonts w:eastAsia="맑은 고딕"/>
              </w:rPr>
            </w:pPr>
            <w:r w:rsidRPr="00140E21">
              <w:rPr>
                <w:rFonts w:eastAsia="맑은 고딕"/>
              </w:rPr>
              <w:t>NIDD information</w:t>
            </w:r>
          </w:p>
        </w:tc>
        <w:tc>
          <w:tcPr>
            <w:tcW w:w="4225" w:type="dxa"/>
            <w:tcBorders>
              <w:top w:val="single" w:sz="4" w:space="0" w:color="auto"/>
              <w:left w:val="single" w:sz="4" w:space="0" w:color="auto"/>
              <w:bottom w:val="single" w:sz="4" w:space="0" w:color="auto"/>
              <w:right w:val="single" w:sz="4" w:space="0" w:color="auto"/>
            </w:tcBorders>
          </w:tcPr>
          <w:p w14:paraId="1773424A" w14:textId="77777777" w:rsidR="00E13DC2" w:rsidRPr="00140E21" w:rsidRDefault="00E13DC2" w:rsidP="00E13DC2">
            <w:pPr>
              <w:pStyle w:val="TAL"/>
              <w:keepNext w:val="0"/>
              <w:rPr>
                <w:rFonts w:eastAsia="맑은 고딕"/>
              </w:rPr>
            </w:pPr>
            <w:r w:rsidRPr="00140E21">
              <w:rPr>
                <w:rFonts w:eastAsia="맑은 고딕"/>
              </w:rPr>
              <w:t>Information such as External Group Identifier, External Identifier, MSISDN, or AF</w:t>
            </w:r>
            <w:r>
              <w:rPr>
                <w:rFonts w:eastAsia="맑은 고딕"/>
              </w:rPr>
              <w:t xml:space="preserve"> Identifier</w:t>
            </w:r>
            <w:r w:rsidRPr="00140E21">
              <w:rPr>
                <w:rFonts w:eastAsia="맑은 고딕"/>
              </w:rPr>
              <w:t xml:space="preserve"> used for SMF-NEF Connection.</w:t>
            </w:r>
          </w:p>
        </w:tc>
      </w:tr>
      <w:tr w:rsidR="00E13DC2" w:rsidRPr="00140E21" w14:paraId="32AA23ED" w14:textId="77777777" w:rsidTr="00943238">
        <w:trPr>
          <w:cantSplit/>
          <w:tblHeader/>
          <w:jc w:val="center"/>
        </w:trPr>
        <w:tc>
          <w:tcPr>
            <w:tcW w:w="1980" w:type="dxa"/>
            <w:tcBorders>
              <w:top w:val="nil"/>
              <w:left w:val="single" w:sz="4" w:space="0" w:color="auto"/>
              <w:bottom w:val="nil"/>
              <w:right w:val="single" w:sz="4" w:space="0" w:color="auto"/>
            </w:tcBorders>
          </w:tcPr>
          <w:p w14:paraId="3A330C40" w14:textId="77777777" w:rsidR="00E13DC2" w:rsidRPr="00140E21" w:rsidRDefault="00E13DC2" w:rsidP="00E13DC2">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369BEB4" w14:textId="77777777" w:rsidR="00E13DC2" w:rsidRPr="00140E21" w:rsidRDefault="00E13DC2" w:rsidP="00E13DC2">
            <w:pPr>
              <w:pStyle w:val="TAL"/>
              <w:keepNext w:val="0"/>
              <w:rPr>
                <w:rFonts w:eastAsia="맑은 고딕"/>
              </w:rPr>
            </w:pPr>
            <w:r w:rsidRPr="00140E21">
              <w:rPr>
                <w:rFonts w:eastAsia="맑은 고딕"/>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1AC5D5DC" w14:textId="77777777" w:rsidR="00E13DC2" w:rsidRPr="00140E21" w:rsidRDefault="00E13DC2" w:rsidP="00E13DC2">
            <w:pPr>
              <w:pStyle w:val="TAL"/>
              <w:keepNext w:val="0"/>
              <w:rPr>
                <w:rFonts w:eastAsia="맑은 고딕"/>
              </w:rPr>
            </w:pPr>
            <w:r w:rsidRPr="00140E21">
              <w:rPr>
                <w:rFonts w:eastAsia="맑은 고딕"/>
              </w:rPr>
              <w:t>Parameters on expected characteristics of a PDU Session their corresponding validity times as specified in clause 4.15.6.3.</w:t>
            </w:r>
          </w:p>
        </w:tc>
      </w:tr>
      <w:tr w:rsidR="00E13DC2" w:rsidRPr="00140E21" w14:paraId="592DA1D6" w14:textId="77777777" w:rsidTr="00943238">
        <w:trPr>
          <w:cantSplit/>
          <w:tblHeader/>
          <w:jc w:val="center"/>
        </w:trPr>
        <w:tc>
          <w:tcPr>
            <w:tcW w:w="1980" w:type="dxa"/>
            <w:tcBorders>
              <w:top w:val="nil"/>
              <w:left w:val="single" w:sz="4" w:space="0" w:color="auto"/>
              <w:bottom w:val="nil"/>
              <w:right w:val="single" w:sz="4" w:space="0" w:color="auto"/>
            </w:tcBorders>
          </w:tcPr>
          <w:p w14:paraId="44310E1E" w14:textId="77777777" w:rsidR="00E13DC2" w:rsidRPr="00140E21" w:rsidRDefault="00E13DC2" w:rsidP="00E13DC2">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8F778A1" w14:textId="77777777" w:rsidR="00E13DC2" w:rsidRPr="00140E21" w:rsidRDefault="00E13DC2" w:rsidP="00E13DC2">
            <w:pPr>
              <w:pStyle w:val="TAL"/>
              <w:keepNext w:val="0"/>
              <w:rPr>
                <w:rFonts w:eastAsia="맑은 고딕"/>
              </w:rPr>
            </w:pPr>
            <w:r>
              <w:rPr>
                <w:rFonts w:eastAsia="맑은 고딕"/>
              </w:rPr>
              <w:t>SMF-Associated Application-Specific Expected UE Behaviours parameters</w:t>
            </w:r>
          </w:p>
        </w:tc>
        <w:tc>
          <w:tcPr>
            <w:tcW w:w="4225" w:type="dxa"/>
            <w:tcBorders>
              <w:top w:val="single" w:sz="4" w:space="0" w:color="auto"/>
              <w:left w:val="single" w:sz="4" w:space="0" w:color="auto"/>
              <w:bottom w:val="single" w:sz="4" w:space="0" w:color="auto"/>
              <w:right w:val="single" w:sz="4" w:space="0" w:color="auto"/>
            </w:tcBorders>
          </w:tcPr>
          <w:p w14:paraId="38DB8943" w14:textId="77777777" w:rsidR="00E13DC2" w:rsidRPr="00140E21" w:rsidRDefault="00E13DC2" w:rsidP="00E13DC2">
            <w:pPr>
              <w:pStyle w:val="TAL"/>
              <w:keepNext w:val="0"/>
              <w:rPr>
                <w:rFonts w:eastAsia="맑은 고딕"/>
              </w:rPr>
            </w:pPr>
            <w:r>
              <w:rPr>
                <w:rFonts w:eastAsia="맑은 고딕"/>
              </w:rPr>
              <w:t>Parameters characterise the foreseen behaviour of a UE for a specific application as specified in clause 4.15.6.3f.</w:t>
            </w:r>
          </w:p>
        </w:tc>
      </w:tr>
      <w:tr w:rsidR="00E13DC2" w:rsidRPr="00140E21" w14:paraId="50DA7D3D" w14:textId="77777777" w:rsidTr="00943238">
        <w:trPr>
          <w:cantSplit/>
          <w:tblHeader/>
          <w:jc w:val="center"/>
        </w:trPr>
        <w:tc>
          <w:tcPr>
            <w:tcW w:w="1980" w:type="dxa"/>
            <w:tcBorders>
              <w:top w:val="nil"/>
              <w:left w:val="single" w:sz="4" w:space="0" w:color="auto"/>
              <w:bottom w:val="nil"/>
              <w:right w:val="single" w:sz="4" w:space="0" w:color="auto"/>
            </w:tcBorders>
          </w:tcPr>
          <w:p w14:paraId="46A6680E" w14:textId="77777777" w:rsidR="00E13DC2" w:rsidRPr="00140E21" w:rsidRDefault="00E13DC2" w:rsidP="00E13DC2">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8F2CEB4" w14:textId="77777777" w:rsidR="00E13DC2" w:rsidRPr="00140E21" w:rsidRDefault="00E13DC2" w:rsidP="00E13DC2">
            <w:pPr>
              <w:pStyle w:val="TAL"/>
              <w:keepNext w:val="0"/>
              <w:rPr>
                <w:rFonts w:eastAsia="맑은 고딕"/>
              </w:rPr>
            </w:pPr>
            <w:r>
              <w:rPr>
                <w:rFonts w:eastAsia="맑은 고딕"/>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15F0C5A1" w14:textId="77777777" w:rsidR="00E13DC2" w:rsidRPr="00140E21" w:rsidRDefault="00E13DC2" w:rsidP="00E13DC2">
            <w:pPr>
              <w:pStyle w:val="TAL"/>
              <w:keepNext w:val="0"/>
              <w:rPr>
                <w:rFonts w:eastAsia="맑은 고딕"/>
              </w:rPr>
            </w:pPr>
            <w:r w:rsidRPr="00140E21">
              <w:rPr>
                <w:rFonts w:eastAsia="맑은 고딕"/>
              </w:rPr>
              <w:t>Parameters on expected PDU session characteristics as specified in clause</w:t>
            </w:r>
            <w:r>
              <w:rPr>
                <w:rFonts w:eastAsia="맑은 고딕"/>
              </w:rPr>
              <w:t xml:space="preserve">s 4.15.3.2.3b and </w:t>
            </w:r>
            <w:r w:rsidRPr="00140E21">
              <w:rPr>
                <w:rFonts w:eastAsia="맑은 고딕"/>
              </w:rPr>
              <w:t>4.15.6.3a.</w:t>
            </w:r>
          </w:p>
        </w:tc>
      </w:tr>
      <w:tr w:rsidR="00E13DC2" w:rsidRPr="00140E21" w14:paraId="2730B0E8" w14:textId="77777777" w:rsidTr="00943238">
        <w:trPr>
          <w:cantSplit/>
          <w:tblHeader/>
          <w:jc w:val="center"/>
        </w:trPr>
        <w:tc>
          <w:tcPr>
            <w:tcW w:w="1980" w:type="dxa"/>
            <w:tcBorders>
              <w:top w:val="nil"/>
              <w:left w:val="single" w:sz="4" w:space="0" w:color="auto"/>
              <w:bottom w:val="nil"/>
              <w:right w:val="single" w:sz="4" w:space="0" w:color="auto"/>
            </w:tcBorders>
          </w:tcPr>
          <w:p w14:paraId="69037F80" w14:textId="77777777" w:rsidR="00E13DC2" w:rsidRPr="00140E21" w:rsidRDefault="00E13DC2" w:rsidP="00E13DC2">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63F3262" w14:textId="77777777" w:rsidR="00E13DC2" w:rsidRPr="00140E21" w:rsidRDefault="00E13DC2" w:rsidP="00E13DC2">
            <w:pPr>
              <w:pStyle w:val="TAL"/>
              <w:keepNext w:val="0"/>
              <w:rPr>
                <w:rFonts w:eastAsia="맑은 고딕"/>
              </w:rPr>
            </w:pPr>
            <w:r>
              <w:rPr>
                <w:rFonts w:eastAsia="맑은 고딕"/>
              </w:rPr>
              <w:t>ATSSS information</w:t>
            </w:r>
          </w:p>
        </w:tc>
        <w:tc>
          <w:tcPr>
            <w:tcW w:w="4225" w:type="dxa"/>
            <w:tcBorders>
              <w:top w:val="single" w:sz="4" w:space="0" w:color="auto"/>
              <w:left w:val="single" w:sz="4" w:space="0" w:color="auto"/>
              <w:bottom w:val="single" w:sz="4" w:space="0" w:color="auto"/>
              <w:right w:val="single" w:sz="4" w:space="0" w:color="auto"/>
            </w:tcBorders>
          </w:tcPr>
          <w:p w14:paraId="017CAE20" w14:textId="77777777" w:rsidR="00E13DC2" w:rsidRPr="00140E21" w:rsidRDefault="00E13DC2" w:rsidP="00E13DC2">
            <w:pPr>
              <w:pStyle w:val="TAL"/>
              <w:keepNext w:val="0"/>
              <w:rPr>
                <w:rFonts w:eastAsia="맑은 고딕"/>
              </w:rPr>
            </w:pPr>
            <w:r>
              <w:rPr>
                <w:rFonts w:eastAsia="맑은 고딕"/>
              </w:rPr>
              <w:t>Indicates whether MA PDU session establishment is allowed.</w:t>
            </w:r>
          </w:p>
        </w:tc>
      </w:tr>
      <w:tr w:rsidR="00E13DC2" w:rsidRPr="00140E21" w14:paraId="043F007B" w14:textId="77777777" w:rsidTr="00943238">
        <w:trPr>
          <w:cantSplit/>
          <w:tblHeader/>
          <w:jc w:val="center"/>
        </w:trPr>
        <w:tc>
          <w:tcPr>
            <w:tcW w:w="1980" w:type="dxa"/>
            <w:tcBorders>
              <w:top w:val="nil"/>
              <w:left w:val="single" w:sz="4" w:space="0" w:color="auto"/>
              <w:bottom w:val="nil"/>
              <w:right w:val="single" w:sz="4" w:space="0" w:color="auto"/>
            </w:tcBorders>
          </w:tcPr>
          <w:p w14:paraId="11FF7F5D" w14:textId="77777777" w:rsidR="00E13DC2" w:rsidRPr="00140E21" w:rsidRDefault="00E13DC2" w:rsidP="00E13DC2">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1C5D1EA" w14:textId="77777777" w:rsidR="00E13DC2" w:rsidRDefault="00E13DC2" w:rsidP="00E13DC2">
            <w:pPr>
              <w:pStyle w:val="TAL"/>
              <w:keepNext w:val="0"/>
              <w:rPr>
                <w:rFonts w:eastAsia="맑은 고딕"/>
              </w:rPr>
            </w:pPr>
            <w:r>
              <w:rPr>
                <w:rFonts w:eastAsia="맑은 고딕"/>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6D12C5E6" w14:textId="77777777" w:rsidR="00E13DC2" w:rsidRDefault="00E13DC2" w:rsidP="00E13DC2">
            <w:pPr>
              <w:pStyle w:val="TAL"/>
              <w:keepNext w:val="0"/>
              <w:rPr>
                <w:rFonts w:eastAsia="맑은 고딕"/>
              </w:rPr>
            </w:pPr>
            <w:r>
              <w:rPr>
                <w:rFonts w:eastAsia="맑은 고딕"/>
              </w:rPr>
              <w:t>Indicates that whether the Secondary authentication/authorization (as defined in clause 5.6 of TS 23.501 [2]) is required for PDU Session Establishment or PDN Connection Establishment as specified in clause 4.3.2.3 and clause H.2. (see NOTE 14)</w:t>
            </w:r>
          </w:p>
        </w:tc>
      </w:tr>
      <w:tr w:rsidR="00E13DC2" w:rsidRPr="00140E21" w14:paraId="061612FA" w14:textId="77777777" w:rsidTr="00943238">
        <w:trPr>
          <w:cantSplit/>
          <w:tblHeader/>
          <w:jc w:val="center"/>
        </w:trPr>
        <w:tc>
          <w:tcPr>
            <w:tcW w:w="1980" w:type="dxa"/>
            <w:tcBorders>
              <w:top w:val="nil"/>
              <w:left w:val="single" w:sz="4" w:space="0" w:color="auto"/>
              <w:bottom w:val="nil"/>
              <w:right w:val="single" w:sz="4" w:space="0" w:color="auto"/>
            </w:tcBorders>
          </w:tcPr>
          <w:p w14:paraId="00022A8E" w14:textId="77777777" w:rsidR="00E13DC2" w:rsidRPr="00140E21" w:rsidRDefault="00E13DC2" w:rsidP="00E13DC2">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E274214" w14:textId="77777777" w:rsidR="00E13DC2" w:rsidRPr="00140E21" w:rsidRDefault="00E13DC2" w:rsidP="00E13DC2">
            <w:pPr>
              <w:pStyle w:val="TAL"/>
              <w:keepNext w:val="0"/>
              <w:rPr>
                <w:rFonts w:eastAsia="맑은 고딕"/>
              </w:rPr>
            </w:pPr>
            <w:r>
              <w:rPr>
                <w:rFonts w:eastAsia="맑은 고딕"/>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731EF7D1" w14:textId="77777777" w:rsidR="00E13DC2" w:rsidRPr="00140E21" w:rsidRDefault="00E13DC2" w:rsidP="00E13DC2">
            <w:pPr>
              <w:pStyle w:val="TAL"/>
              <w:keepNext w:val="0"/>
              <w:rPr>
                <w:rFonts w:eastAsia="맑은 고딕"/>
              </w:rPr>
            </w:pPr>
            <w:r>
              <w:rPr>
                <w:rFonts w:eastAsia="맑은 고딕"/>
              </w:rPr>
              <w:t>Indicates that whether the SMF is required to request the UE IP address from the DN-AAA Server (as defined in clause 5.6 of TS 23.501 [2]) for PDU Session Establishment or PDN Connection Establishment as specified in clause 4.3.2.3 and clause H.2.</w:t>
            </w:r>
          </w:p>
        </w:tc>
      </w:tr>
      <w:tr w:rsidR="00E13DC2" w:rsidRPr="00140E21" w14:paraId="4C8B3CB3" w14:textId="77777777" w:rsidTr="00943238">
        <w:trPr>
          <w:cantSplit/>
          <w:tblHeader/>
          <w:jc w:val="center"/>
        </w:trPr>
        <w:tc>
          <w:tcPr>
            <w:tcW w:w="1980" w:type="dxa"/>
            <w:tcBorders>
              <w:top w:val="nil"/>
              <w:left w:val="single" w:sz="4" w:space="0" w:color="auto"/>
              <w:bottom w:val="nil"/>
              <w:right w:val="single" w:sz="4" w:space="0" w:color="auto"/>
            </w:tcBorders>
          </w:tcPr>
          <w:p w14:paraId="17E2B2A7" w14:textId="77777777" w:rsidR="00E13DC2" w:rsidRPr="00140E21" w:rsidRDefault="00E13DC2" w:rsidP="00E13DC2">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EEC5C20" w14:textId="77777777" w:rsidR="00E13DC2" w:rsidRDefault="00E13DC2" w:rsidP="00E13DC2">
            <w:pPr>
              <w:pStyle w:val="TAL"/>
              <w:keepNext w:val="0"/>
              <w:rPr>
                <w:rFonts w:eastAsia="맑은 고딕"/>
              </w:rPr>
            </w:pPr>
            <w:r>
              <w:rPr>
                <w:rFonts w:eastAsia="맑은 고딕"/>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7C971EF3" w14:textId="77777777" w:rsidR="00E13DC2" w:rsidRDefault="00E13DC2" w:rsidP="00E13DC2">
            <w:pPr>
              <w:pStyle w:val="TAL"/>
              <w:keepNext w:val="0"/>
              <w:rPr>
                <w:rFonts w:eastAsia="맑은 고딕"/>
              </w:rPr>
            </w:pPr>
            <w:r>
              <w:rPr>
                <w:rFonts w:eastAsia="맑은 고딕"/>
              </w:rPr>
              <w:t>If at least one of secondary DN-AAA authentication, DN-AAA authorization or DN-AAA UE IP address allocation is required by subscription data, the subscription data may also contain DN-AAA Server addressing information.</w:t>
            </w:r>
          </w:p>
        </w:tc>
      </w:tr>
      <w:tr w:rsidR="00E13DC2" w:rsidRPr="00140E21" w14:paraId="2DC0B6E8" w14:textId="77777777" w:rsidTr="00943238">
        <w:trPr>
          <w:cantSplit/>
          <w:tblHeader/>
          <w:jc w:val="center"/>
        </w:trPr>
        <w:tc>
          <w:tcPr>
            <w:tcW w:w="1980" w:type="dxa"/>
            <w:tcBorders>
              <w:top w:val="nil"/>
              <w:left w:val="single" w:sz="4" w:space="0" w:color="auto"/>
              <w:bottom w:val="nil"/>
              <w:right w:val="single" w:sz="4" w:space="0" w:color="auto"/>
            </w:tcBorders>
          </w:tcPr>
          <w:p w14:paraId="14A47293" w14:textId="77777777" w:rsidR="00E13DC2" w:rsidRPr="00140E21" w:rsidRDefault="00E13DC2" w:rsidP="00E13DC2">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3CC3930" w14:textId="77777777" w:rsidR="00E13DC2" w:rsidRDefault="00E13DC2" w:rsidP="00E13DC2">
            <w:pPr>
              <w:pStyle w:val="TAL"/>
              <w:keepNext w:val="0"/>
              <w:rPr>
                <w:rFonts w:eastAsia="맑은 고딕"/>
              </w:rPr>
            </w:pPr>
            <w:r>
              <w:rPr>
                <w:rFonts w:eastAsia="맑은 고딕"/>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4CBA9A5D" w14:textId="77777777" w:rsidR="00E13DC2" w:rsidRDefault="00E13DC2" w:rsidP="00E13DC2">
            <w:pPr>
              <w:pStyle w:val="TAL"/>
              <w:keepNext w:val="0"/>
              <w:rPr>
                <w:rFonts w:eastAsia="맑은 고딕"/>
              </w:rPr>
            </w:pPr>
            <w:r>
              <w:rPr>
                <w:rFonts w:eastAsia="맑은 고딕"/>
              </w:rPr>
              <w:t>Consists of one or more ECS Configuration Information as defined in clause 8.3.2.1 of TS 23.558 [83]. The ECS Configuration Information sent by UDM to SMF is associated with the PLMN ID where the UE is roaming on. (see NOTE 20)</w:t>
            </w:r>
          </w:p>
        </w:tc>
      </w:tr>
      <w:tr w:rsidR="00E13DC2" w:rsidRPr="00140E21" w14:paraId="2895DC14" w14:textId="77777777" w:rsidTr="00943238">
        <w:trPr>
          <w:cantSplit/>
          <w:tblHeader/>
          <w:jc w:val="center"/>
        </w:trPr>
        <w:tc>
          <w:tcPr>
            <w:tcW w:w="1980" w:type="dxa"/>
            <w:tcBorders>
              <w:top w:val="nil"/>
              <w:left w:val="single" w:sz="4" w:space="0" w:color="auto"/>
              <w:bottom w:val="nil"/>
              <w:right w:val="single" w:sz="4" w:space="0" w:color="auto"/>
            </w:tcBorders>
          </w:tcPr>
          <w:p w14:paraId="5535A2F2" w14:textId="77777777" w:rsidR="00E13DC2" w:rsidRPr="00140E21" w:rsidRDefault="00E13DC2" w:rsidP="00E13DC2">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5B8EE64" w14:textId="77777777" w:rsidR="00E13DC2" w:rsidRDefault="00E13DC2" w:rsidP="00E13DC2">
            <w:pPr>
              <w:pStyle w:val="TAL"/>
              <w:keepNext w:val="0"/>
              <w:rPr>
                <w:rFonts w:eastAsia="맑은 고딕"/>
              </w:rPr>
            </w:pPr>
            <w:r>
              <w:rPr>
                <w:rFonts w:eastAsia="맑은 고딕"/>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229E28F4" w14:textId="77777777" w:rsidR="00E13DC2" w:rsidRDefault="00E13DC2" w:rsidP="00E13DC2">
            <w:pPr>
              <w:pStyle w:val="TAL"/>
              <w:keepNext w:val="0"/>
              <w:rPr>
                <w:rFonts w:eastAsia="맑은 고딕"/>
              </w:rPr>
            </w:pPr>
            <w:r>
              <w:rPr>
                <w:rFonts w:eastAsia="맑은 고딕"/>
              </w:rPr>
              <w:t>Indicates that whether the API based Secondary authentication/authorization (as defined in clause 5.2.3 of TS 23.256 [80]) is required for PDU Session Establishment or PDN Connection Establishment as specified in clause 4.3.2.3 and clause H.2 (see NOTE 14).</w:t>
            </w:r>
          </w:p>
        </w:tc>
      </w:tr>
      <w:tr w:rsidR="00E13DC2" w:rsidRPr="00140E21" w14:paraId="6E5336DC" w14:textId="77777777" w:rsidTr="00943238">
        <w:trPr>
          <w:cantSplit/>
          <w:tblHeader/>
          <w:jc w:val="center"/>
        </w:trPr>
        <w:tc>
          <w:tcPr>
            <w:tcW w:w="1980" w:type="dxa"/>
            <w:tcBorders>
              <w:top w:val="nil"/>
              <w:left w:val="single" w:sz="4" w:space="0" w:color="auto"/>
              <w:bottom w:val="nil"/>
              <w:right w:val="single" w:sz="4" w:space="0" w:color="auto"/>
            </w:tcBorders>
          </w:tcPr>
          <w:p w14:paraId="1828B107" w14:textId="77777777" w:rsidR="00E13DC2" w:rsidRPr="00140E21" w:rsidRDefault="00E13DC2" w:rsidP="00E13DC2">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C1C1123" w14:textId="77777777" w:rsidR="00E13DC2" w:rsidRDefault="00E13DC2" w:rsidP="00E13DC2">
            <w:pPr>
              <w:pStyle w:val="TAL"/>
              <w:keepNext w:val="0"/>
              <w:rPr>
                <w:rFonts w:eastAsia="맑은 고딕"/>
              </w:rPr>
            </w:pPr>
            <w:r>
              <w:rPr>
                <w:rFonts w:eastAsia="맑은 고딕"/>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0BCA6361" w14:textId="77777777" w:rsidR="00E13DC2" w:rsidRDefault="00E13DC2" w:rsidP="00E13DC2">
            <w:pPr>
              <w:pStyle w:val="TAL"/>
              <w:keepNext w:val="0"/>
              <w:rPr>
                <w:rFonts w:eastAsia="맑은 고딕"/>
              </w:rPr>
            </w:pPr>
            <w:r>
              <w:rPr>
                <w:rFonts w:eastAsia="맑은 고딕"/>
              </w:rPr>
              <w:t>Indicates whether the UE is authorized to use 5GC assisted EAS discovery via EASDF (as defined in TS 23.548 [74]).</w:t>
            </w:r>
          </w:p>
        </w:tc>
      </w:tr>
      <w:tr w:rsidR="00E13DC2" w:rsidRPr="00140E21" w14:paraId="3CD37D99" w14:textId="77777777" w:rsidTr="00943238">
        <w:trPr>
          <w:cantSplit/>
          <w:tblHeader/>
          <w:jc w:val="center"/>
        </w:trPr>
        <w:tc>
          <w:tcPr>
            <w:tcW w:w="1980" w:type="dxa"/>
            <w:tcBorders>
              <w:top w:val="nil"/>
              <w:left w:val="single" w:sz="4" w:space="0" w:color="auto"/>
              <w:bottom w:val="nil"/>
              <w:right w:val="single" w:sz="4" w:space="0" w:color="auto"/>
            </w:tcBorders>
          </w:tcPr>
          <w:p w14:paraId="096C7FB9" w14:textId="77777777" w:rsidR="00E13DC2" w:rsidRPr="00140E21" w:rsidRDefault="00E13DC2" w:rsidP="00E13DC2">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26CA1F8" w14:textId="77777777" w:rsidR="00E13DC2" w:rsidRPr="00140E21" w:rsidRDefault="00E13DC2" w:rsidP="00E13DC2">
            <w:pPr>
              <w:pStyle w:val="TAL"/>
              <w:keepNext w:val="0"/>
              <w:rPr>
                <w:rFonts w:eastAsia="맑은 고딕"/>
              </w:rPr>
            </w:pPr>
            <w:r>
              <w:rPr>
                <w:rFonts w:eastAsia="맑은 고딕"/>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3C8E5EB1" w14:textId="77777777" w:rsidR="00E13DC2" w:rsidRPr="00140E21" w:rsidRDefault="00E13DC2" w:rsidP="00E13DC2">
            <w:pPr>
              <w:pStyle w:val="TAL"/>
              <w:keepNext w:val="0"/>
              <w:rPr>
                <w:rFonts w:eastAsia="맑은 고딕"/>
              </w:rPr>
            </w:pPr>
            <w:r>
              <w:rPr>
                <w:rFonts w:eastAsia="맑은 고딕"/>
              </w:rPr>
              <w:t>Indicates whether the VPLMN is authorized for Home Routed Session Breakout (HR-SBO) (see NOTE 17 and NOTE 18).</w:t>
            </w:r>
          </w:p>
        </w:tc>
      </w:tr>
      <w:tr w:rsidR="00E13DC2" w:rsidRPr="00140E21" w14:paraId="26DD662D" w14:textId="77777777" w:rsidTr="00943238">
        <w:trPr>
          <w:cantSplit/>
          <w:tblHeader/>
          <w:jc w:val="center"/>
        </w:trPr>
        <w:tc>
          <w:tcPr>
            <w:tcW w:w="1980" w:type="dxa"/>
            <w:tcBorders>
              <w:top w:val="nil"/>
              <w:left w:val="single" w:sz="4" w:space="0" w:color="auto"/>
              <w:bottom w:val="nil"/>
              <w:right w:val="single" w:sz="4" w:space="0" w:color="auto"/>
            </w:tcBorders>
          </w:tcPr>
          <w:p w14:paraId="1886337F" w14:textId="77777777" w:rsidR="00E13DC2" w:rsidRPr="00140E21" w:rsidRDefault="00E13DC2" w:rsidP="00E13DC2">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F724B9A" w14:textId="77777777" w:rsidR="00E13DC2" w:rsidRPr="00140E21" w:rsidRDefault="00E13DC2" w:rsidP="00E13DC2">
            <w:pPr>
              <w:pStyle w:val="TAL"/>
              <w:keepNext w:val="0"/>
              <w:rPr>
                <w:rFonts w:eastAsia="맑은 고딕"/>
              </w:rPr>
            </w:pPr>
            <w:r>
              <w:rPr>
                <w:rFonts w:eastAsia="맑은 고딕"/>
              </w:rPr>
              <w:t>Required UPF functionalities</w:t>
            </w:r>
          </w:p>
        </w:tc>
        <w:tc>
          <w:tcPr>
            <w:tcW w:w="4225" w:type="dxa"/>
            <w:tcBorders>
              <w:top w:val="single" w:sz="4" w:space="0" w:color="auto"/>
              <w:left w:val="single" w:sz="4" w:space="0" w:color="auto"/>
              <w:bottom w:val="single" w:sz="4" w:space="0" w:color="auto"/>
              <w:right w:val="single" w:sz="4" w:space="0" w:color="auto"/>
            </w:tcBorders>
          </w:tcPr>
          <w:p w14:paraId="0ECB4331" w14:textId="77777777" w:rsidR="00E13DC2" w:rsidRPr="00140E21" w:rsidRDefault="00E13DC2" w:rsidP="00E13DC2">
            <w:pPr>
              <w:pStyle w:val="TAL"/>
              <w:keepNext w:val="0"/>
              <w:rPr>
                <w:rFonts w:eastAsia="맑은 고딕"/>
              </w:rPr>
            </w:pPr>
            <w:r>
              <w:rPr>
                <w:rFonts w:eastAsia="맑은 고딕"/>
              </w:rPr>
              <w:t>Indicates the required UPF functionalities for the PDU Session (NOTE 23).</w:t>
            </w:r>
          </w:p>
        </w:tc>
      </w:tr>
      <w:tr w:rsidR="00E13DC2" w:rsidRPr="00140E21" w14:paraId="5AA7DAD9" w14:textId="77777777" w:rsidTr="00943238">
        <w:trPr>
          <w:cantSplit/>
          <w:tblHeader/>
          <w:jc w:val="center"/>
        </w:trPr>
        <w:tc>
          <w:tcPr>
            <w:tcW w:w="1980" w:type="dxa"/>
            <w:tcBorders>
              <w:top w:val="nil"/>
              <w:left w:val="single" w:sz="4" w:space="0" w:color="auto"/>
              <w:bottom w:val="single" w:sz="4" w:space="0" w:color="auto"/>
              <w:right w:val="single" w:sz="4" w:space="0" w:color="auto"/>
            </w:tcBorders>
          </w:tcPr>
          <w:p w14:paraId="16A588BE" w14:textId="77777777" w:rsidR="00E13DC2" w:rsidRPr="00140E21" w:rsidRDefault="00E13DC2" w:rsidP="00E13DC2">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77BA3EF" w14:textId="77777777" w:rsidR="00E13DC2" w:rsidRPr="00140E21" w:rsidRDefault="00E13DC2" w:rsidP="00E13DC2">
            <w:pPr>
              <w:pStyle w:val="TAL"/>
              <w:keepNext w:val="0"/>
              <w:rPr>
                <w:rFonts w:eastAsia="맑은 고딕"/>
              </w:rPr>
            </w:pPr>
            <w:r>
              <w:rPr>
                <w:rFonts w:eastAsia="맑은 고딕"/>
              </w:rPr>
              <w:t>Preferred UPF functionalities</w:t>
            </w:r>
          </w:p>
        </w:tc>
        <w:tc>
          <w:tcPr>
            <w:tcW w:w="4225" w:type="dxa"/>
            <w:tcBorders>
              <w:top w:val="single" w:sz="4" w:space="0" w:color="auto"/>
              <w:left w:val="single" w:sz="4" w:space="0" w:color="auto"/>
              <w:bottom w:val="single" w:sz="4" w:space="0" w:color="auto"/>
              <w:right w:val="single" w:sz="4" w:space="0" w:color="auto"/>
            </w:tcBorders>
          </w:tcPr>
          <w:p w14:paraId="0D4CE989" w14:textId="77777777" w:rsidR="00E13DC2" w:rsidRPr="00140E21" w:rsidRDefault="00E13DC2" w:rsidP="00E13DC2">
            <w:pPr>
              <w:pStyle w:val="TAL"/>
              <w:keepNext w:val="0"/>
              <w:rPr>
                <w:rFonts w:eastAsia="맑은 고딕"/>
              </w:rPr>
            </w:pPr>
            <w:r>
              <w:rPr>
                <w:rFonts w:eastAsia="맑은 고딕"/>
              </w:rPr>
              <w:t>Indicates the preferred UPF functionalities for the PDU Session and for each preferred UPF functionality its priority (NOTE 23).</w:t>
            </w:r>
          </w:p>
        </w:tc>
      </w:tr>
      <w:tr w:rsidR="00E13DC2" w:rsidRPr="00140E21" w14:paraId="60C20882" w14:textId="77777777" w:rsidTr="00943238">
        <w:trPr>
          <w:cantSplit/>
          <w:tblHeader/>
          <w:jc w:val="center"/>
        </w:trPr>
        <w:tc>
          <w:tcPr>
            <w:tcW w:w="1980" w:type="dxa"/>
            <w:tcBorders>
              <w:top w:val="single" w:sz="4" w:space="0" w:color="auto"/>
              <w:left w:val="single" w:sz="4" w:space="0" w:color="auto"/>
              <w:bottom w:val="nil"/>
              <w:right w:val="single" w:sz="4" w:space="0" w:color="auto"/>
            </w:tcBorders>
          </w:tcPr>
          <w:p w14:paraId="7483ABDE" w14:textId="77777777" w:rsidR="00E13DC2" w:rsidRPr="00140E21" w:rsidRDefault="00E13DC2" w:rsidP="00E13DC2">
            <w:pPr>
              <w:pStyle w:val="TAL"/>
              <w:keepNext w:val="0"/>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7A655935" w14:textId="77777777" w:rsidR="00E13DC2" w:rsidRPr="00140E21" w:rsidRDefault="00E13DC2" w:rsidP="00E13DC2">
            <w:pPr>
              <w:pStyle w:val="TAL"/>
              <w:keepNext w:val="0"/>
              <w:rPr>
                <w:rFonts w:eastAsia="맑은 고딕"/>
              </w:rPr>
            </w:pPr>
            <w:r w:rsidRPr="00140E21">
              <w:rPr>
                <w:rFonts w:eastAsia="맑은 고딕"/>
              </w:rPr>
              <w:t>SUPI</w:t>
            </w:r>
          </w:p>
        </w:tc>
        <w:tc>
          <w:tcPr>
            <w:tcW w:w="4225" w:type="dxa"/>
            <w:tcBorders>
              <w:top w:val="single" w:sz="4" w:space="0" w:color="auto"/>
              <w:left w:val="single" w:sz="4" w:space="0" w:color="auto"/>
              <w:bottom w:val="single" w:sz="4" w:space="0" w:color="auto"/>
              <w:right w:val="single" w:sz="4" w:space="0" w:color="auto"/>
            </w:tcBorders>
          </w:tcPr>
          <w:p w14:paraId="1D1C464F" w14:textId="77777777" w:rsidR="00E13DC2" w:rsidRPr="00140E21" w:rsidRDefault="00E13DC2" w:rsidP="00E13DC2">
            <w:pPr>
              <w:pStyle w:val="TAL"/>
              <w:keepNext w:val="0"/>
              <w:rPr>
                <w:rFonts w:eastAsia="맑은 고딕"/>
              </w:rPr>
            </w:pPr>
            <w:r w:rsidRPr="00140E21">
              <w:rPr>
                <w:rFonts w:eastAsia="맑은 고딕"/>
              </w:rPr>
              <w:t>Corresponding SUPI for input GPSI.</w:t>
            </w:r>
          </w:p>
        </w:tc>
      </w:tr>
      <w:tr w:rsidR="00E13DC2" w:rsidRPr="00140E21" w14:paraId="22A16D07" w14:textId="77777777" w:rsidTr="00943238">
        <w:trPr>
          <w:cantSplit/>
          <w:tblHeader/>
          <w:jc w:val="center"/>
        </w:trPr>
        <w:tc>
          <w:tcPr>
            <w:tcW w:w="1980" w:type="dxa"/>
            <w:tcBorders>
              <w:top w:val="nil"/>
              <w:left w:val="single" w:sz="4" w:space="0" w:color="auto"/>
              <w:bottom w:val="nil"/>
              <w:right w:val="single" w:sz="4" w:space="0" w:color="auto"/>
            </w:tcBorders>
          </w:tcPr>
          <w:p w14:paraId="0ECD4BD4" w14:textId="77777777" w:rsidR="00E13DC2" w:rsidRPr="00140E21" w:rsidRDefault="00E13DC2" w:rsidP="00E13DC2">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4E2CD5E" w14:textId="77777777" w:rsidR="00E13DC2" w:rsidRPr="00140E21" w:rsidRDefault="00E13DC2" w:rsidP="00E13DC2">
            <w:pPr>
              <w:pStyle w:val="TAL"/>
              <w:keepNext w:val="0"/>
              <w:rPr>
                <w:rFonts w:eastAsia="맑은 고딕"/>
              </w:rPr>
            </w:pPr>
            <w:r w:rsidRPr="00140E21">
              <w:rPr>
                <w:rFonts w:eastAsia="맑은 고딕"/>
              </w:rPr>
              <w:t>(Optional) MSISDN</w:t>
            </w:r>
          </w:p>
        </w:tc>
        <w:tc>
          <w:tcPr>
            <w:tcW w:w="4225" w:type="dxa"/>
            <w:tcBorders>
              <w:top w:val="single" w:sz="4" w:space="0" w:color="auto"/>
              <w:left w:val="single" w:sz="4" w:space="0" w:color="auto"/>
              <w:bottom w:val="single" w:sz="4" w:space="0" w:color="auto"/>
              <w:right w:val="single" w:sz="4" w:space="0" w:color="auto"/>
            </w:tcBorders>
          </w:tcPr>
          <w:p w14:paraId="3BED88AF" w14:textId="77777777" w:rsidR="00E13DC2" w:rsidRPr="00140E21" w:rsidRDefault="00E13DC2" w:rsidP="00E13DC2">
            <w:pPr>
              <w:pStyle w:val="TAL"/>
              <w:keepNext w:val="0"/>
              <w:rPr>
                <w:rFonts w:eastAsia="맑은 고딕"/>
              </w:rPr>
            </w:pPr>
            <w:r w:rsidRPr="00140E21">
              <w:rPr>
                <w:rFonts w:eastAsia="맑은 고딕"/>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E13DC2" w:rsidRPr="00140E21" w14:paraId="78702F63" w14:textId="77777777" w:rsidTr="00943238">
        <w:trPr>
          <w:cantSplit/>
          <w:tblHeader/>
          <w:jc w:val="center"/>
        </w:trPr>
        <w:tc>
          <w:tcPr>
            <w:tcW w:w="1980" w:type="dxa"/>
            <w:tcBorders>
              <w:top w:val="nil"/>
              <w:left w:val="single" w:sz="4" w:space="0" w:color="auto"/>
              <w:bottom w:val="single" w:sz="4" w:space="0" w:color="auto"/>
              <w:right w:val="single" w:sz="4" w:space="0" w:color="auto"/>
            </w:tcBorders>
          </w:tcPr>
          <w:p w14:paraId="25E07C03" w14:textId="77777777" w:rsidR="00E13DC2" w:rsidRPr="00140E21" w:rsidRDefault="00E13DC2" w:rsidP="00E13DC2">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0024A18" w14:textId="77777777" w:rsidR="00E13DC2" w:rsidRPr="00140E21" w:rsidRDefault="00E13DC2" w:rsidP="00E13DC2">
            <w:pPr>
              <w:pStyle w:val="TAL"/>
              <w:keepNext w:val="0"/>
              <w:rPr>
                <w:rFonts w:eastAsia="맑은 고딕"/>
              </w:rPr>
            </w:pPr>
            <w:r w:rsidRPr="00140E21">
              <w:rPr>
                <w:rFonts w:eastAsia="맑은 고딕"/>
              </w:rPr>
              <w:t>GPSI</w:t>
            </w:r>
          </w:p>
        </w:tc>
        <w:tc>
          <w:tcPr>
            <w:tcW w:w="4225" w:type="dxa"/>
            <w:tcBorders>
              <w:top w:val="single" w:sz="4" w:space="0" w:color="auto"/>
              <w:left w:val="single" w:sz="4" w:space="0" w:color="auto"/>
              <w:bottom w:val="single" w:sz="4" w:space="0" w:color="auto"/>
              <w:right w:val="single" w:sz="4" w:space="0" w:color="auto"/>
            </w:tcBorders>
          </w:tcPr>
          <w:p w14:paraId="62E14DBD" w14:textId="77777777" w:rsidR="00E13DC2" w:rsidRPr="00140E21" w:rsidRDefault="00E13DC2" w:rsidP="00E13DC2">
            <w:pPr>
              <w:pStyle w:val="TAL"/>
              <w:keepNext w:val="0"/>
              <w:rPr>
                <w:rFonts w:eastAsia="맑은 고딕"/>
              </w:rPr>
            </w:pPr>
            <w:r w:rsidRPr="00140E21">
              <w:rPr>
                <w:rFonts w:eastAsia="맑은 고딕"/>
              </w:rPr>
              <w:t>Corresponding GPSI for input SUPI and</w:t>
            </w:r>
            <w:r>
              <w:rPr>
                <w:rFonts w:eastAsia="맑은 고딕"/>
              </w:rPr>
              <w:t xml:space="preserve"> associated application information (e.g.</w:t>
            </w:r>
            <w:r w:rsidRPr="00140E21">
              <w:rPr>
                <w:rFonts w:eastAsia="맑은 고딕"/>
              </w:rPr>
              <w:t xml:space="preserve"> Application Port ID</w:t>
            </w:r>
            <w:r>
              <w:rPr>
                <w:rFonts w:eastAsia="맑은 고딕"/>
              </w:rPr>
              <w:t>) (NOTE 15)</w:t>
            </w:r>
            <w:r w:rsidRPr="00140E21">
              <w:rPr>
                <w:rFonts w:eastAsia="맑은 고딕"/>
              </w:rPr>
              <w:t>.</w:t>
            </w:r>
          </w:p>
        </w:tc>
      </w:tr>
      <w:tr w:rsidR="00E13DC2" w:rsidRPr="00140E21" w14:paraId="4A7563AE" w14:textId="77777777" w:rsidTr="00943238">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2D6E01B" w14:textId="77777777" w:rsidR="00E13DC2" w:rsidRPr="00140E21" w:rsidRDefault="00E13DC2" w:rsidP="00E13DC2">
            <w:pPr>
              <w:pStyle w:val="TAL"/>
              <w:keepNext w:val="0"/>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08601818" w14:textId="77777777" w:rsidR="00E13DC2" w:rsidRPr="00140E21" w:rsidRDefault="00E13DC2" w:rsidP="00E13DC2">
            <w:pPr>
              <w:pStyle w:val="TAL"/>
              <w:keepNext w:val="0"/>
              <w:rPr>
                <w:rFonts w:eastAsia="맑은 고딕"/>
              </w:rPr>
            </w:pPr>
            <w:r w:rsidRPr="00140E21">
              <w:rPr>
                <w:rFonts w:eastAsia="맑은 고딕"/>
              </w:rPr>
              <w:t>(DNN, PGW FQDN) list</w:t>
            </w:r>
          </w:p>
        </w:tc>
        <w:tc>
          <w:tcPr>
            <w:tcW w:w="4225" w:type="dxa"/>
            <w:tcBorders>
              <w:top w:val="single" w:sz="4" w:space="0" w:color="auto"/>
              <w:left w:val="single" w:sz="4" w:space="0" w:color="auto"/>
              <w:bottom w:val="single" w:sz="4" w:space="0" w:color="auto"/>
              <w:right w:val="single" w:sz="4" w:space="0" w:color="auto"/>
            </w:tcBorders>
          </w:tcPr>
          <w:p w14:paraId="6989119B" w14:textId="77777777" w:rsidR="00E13DC2" w:rsidRPr="00140E21" w:rsidRDefault="00E13DC2" w:rsidP="00E13DC2">
            <w:pPr>
              <w:pStyle w:val="TAL"/>
              <w:keepNext w:val="0"/>
              <w:rPr>
                <w:rFonts w:eastAsia="맑은 고딕"/>
              </w:rPr>
            </w:pPr>
            <w:r w:rsidRPr="00140E21">
              <w:rPr>
                <w:rFonts w:eastAsia="맑은 고딕"/>
              </w:rPr>
              <w:t xml:space="preserve">For each DNN, indicates the </w:t>
            </w:r>
            <w:r>
              <w:rPr>
                <w:rFonts w:eastAsia="맑은 고딕"/>
              </w:rPr>
              <w:t>SMF+PGW-C</w:t>
            </w:r>
            <w:r w:rsidRPr="00140E21">
              <w:rPr>
                <w:rFonts w:eastAsia="맑은 고딕"/>
              </w:rPr>
              <w:t xml:space="preserve"> which support interworking with EPC.</w:t>
            </w:r>
          </w:p>
        </w:tc>
      </w:tr>
      <w:tr w:rsidR="00E13DC2" w:rsidRPr="00140E21" w14:paraId="6A328FED" w14:textId="77777777" w:rsidTr="00943238">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47DE8D9" w14:textId="77777777" w:rsidR="00E13DC2" w:rsidRPr="00140E21" w:rsidRDefault="00E13DC2" w:rsidP="00E13DC2">
            <w:pPr>
              <w:pStyle w:val="TAL"/>
              <w:keepNext w:val="0"/>
              <w:rPr>
                <w:rFonts w:eastAsia="SimSun"/>
                <w:lang w:eastAsia="zh-CN"/>
              </w:rPr>
            </w:pPr>
            <w:r w:rsidRPr="00140E21">
              <w:rPr>
                <w:rFonts w:eastAsia="SimSun"/>
                <w:lang w:eastAsia="zh-CN"/>
              </w:rPr>
              <w:t>LCS privacy</w:t>
            </w:r>
          </w:p>
          <w:p w14:paraId="3D5A901E" w14:textId="77777777" w:rsidR="00E13DC2" w:rsidRPr="00140E21" w:rsidRDefault="00E13DC2" w:rsidP="00E13DC2">
            <w:pPr>
              <w:pStyle w:val="TAL"/>
              <w:keepNext w:val="0"/>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5657AD15" w14:textId="77777777" w:rsidR="00E13DC2" w:rsidRPr="00140E21" w:rsidRDefault="00E13DC2" w:rsidP="00E13DC2">
            <w:pPr>
              <w:pStyle w:val="TAL"/>
              <w:keepNext w:val="0"/>
              <w:rPr>
                <w:rFonts w:eastAsia="맑은 고딕"/>
              </w:rPr>
            </w:pPr>
            <w:r w:rsidRPr="00140E21">
              <w:rPr>
                <w:rFonts w:eastAsia="맑은 고딕"/>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7C97E4D4" w14:textId="77777777" w:rsidR="00E13DC2" w:rsidRPr="00140E21" w:rsidRDefault="00E13DC2" w:rsidP="00E13DC2">
            <w:pPr>
              <w:pStyle w:val="TAL"/>
              <w:keepNext w:val="0"/>
              <w:rPr>
                <w:rFonts w:eastAsia="맑은 고딕"/>
              </w:rPr>
            </w:pPr>
            <w:r w:rsidRPr="00140E21">
              <w:rPr>
                <w:rFonts w:eastAsia="맑은 고딕"/>
              </w:rPr>
              <w:t xml:space="preserve">Provides information for LCS privacy classes and Location Privacy Indication (LPI) as defined in clause 5.4.2 </w:t>
            </w:r>
            <w:r>
              <w:rPr>
                <w:rFonts w:eastAsia="맑은 고딕"/>
              </w:rPr>
              <w:t>of</w:t>
            </w:r>
            <w:r w:rsidRPr="00140E21">
              <w:rPr>
                <w:rFonts w:eastAsia="맑은 고딕"/>
              </w:rPr>
              <w:t xml:space="preserve"> TS 23.273 [51]</w:t>
            </w:r>
          </w:p>
        </w:tc>
      </w:tr>
      <w:tr w:rsidR="00E13DC2" w:rsidRPr="00140E21" w14:paraId="7FACEBDC" w14:textId="77777777" w:rsidTr="00943238">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0C85B21" w14:textId="77777777" w:rsidR="00E13DC2" w:rsidRPr="00140E21" w:rsidRDefault="00E13DC2" w:rsidP="00E13DC2">
            <w:pPr>
              <w:pStyle w:val="TAL"/>
              <w:keepNext w:val="0"/>
              <w:rPr>
                <w:rFonts w:eastAsia="SimSun"/>
                <w:lang w:eastAsia="zh-CN"/>
              </w:rPr>
            </w:pPr>
            <w:r>
              <w:rPr>
                <w:rFonts w:eastAsia="SimSun"/>
                <w:lang w:eastAsia="zh-CN"/>
              </w:rPr>
              <w:t>Ranging/Sidelink Positioning privacy (data needed by GMLC)</w:t>
            </w:r>
          </w:p>
        </w:tc>
        <w:tc>
          <w:tcPr>
            <w:tcW w:w="2811" w:type="dxa"/>
            <w:tcBorders>
              <w:top w:val="single" w:sz="4" w:space="0" w:color="auto"/>
              <w:left w:val="single" w:sz="4" w:space="0" w:color="auto"/>
              <w:bottom w:val="single" w:sz="4" w:space="0" w:color="auto"/>
              <w:right w:val="single" w:sz="4" w:space="0" w:color="auto"/>
            </w:tcBorders>
          </w:tcPr>
          <w:p w14:paraId="115CC746" w14:textId="77777777" w:rsidR="00E13DC2" w:rsidRPr="00140E21" w:rsidRDefault="00E13DC2" w:rsidP="00E13DC2">
            <w:pPr>
              <w:pStyle w:val="TAL"/>
              <w:keepNext w:val="0"/>
              <w:rPr>
                <w:rFonts w:eastAsia="맑은 고딕"/>
              </w:rPr>
            </w:pPr>
            <w:r>
              <w:rPr>
                <w:rFonts w:eastAsia="맑은 고딕"/>
              </w:rPr>
              <w:t>UE Ranging/SL Positioning privacy profile data</w:t>
            </w:r>
          </w:p>
        </w:tc>
        <w:tc>
          <w:tcPr>
            <w:tcW w:w="4225" w:type="dxa"/>
            <w:tcBorders>
              <w:top w:val="single" w:sz="4" w:space="0" w:color="auto"/>
              <w:left w:val="single" w:sz="4" w:space="0" w:color="auto"/>
              <w:bottom w:val="single" w:sz="4" w:space="0" w:color="auto"/>
              <w:right w:val="single" w:sz="4" w:space="0" w:color="auto"/>
            </w:tcBorders>
          </w:tcPr>
          <w:p w14:paraId="2F558A71" w14:textId="77777777" w:rsidR="00E13DC2" w:rsidRPr="00140E21" w:rsidRDefault="00E13DC2" w:rsidP="00E13DC2">
            <w:pPr>
              <w:pStyle w:val="TAL"/>
              <w:keepNext w:val="0"/>
              <w:rPr>
                <w:rFonts w:eastAsia="맑은 고딕"/>
              </w:rPr>
            </w:pPr>
            <w:r>
              <w:rPr>
                <w:rFonts w:eastAsia="맑은 고딕"/>
              </w:rPr>
              <w:t>Provides information for Ranging/Sidelink Positioning privacy classes and Ranging/SL Positioning Privacy Indication (RSPI) as defined in Annex B of TS 33.533 [94].</w:t>
            </w:r>
          </w:p>
        </w:tc>
      </w:tr>
      <w:tr w:rsidR="00E13DC2" w:rsidRPr="00140E21" w14:paraId="48669012" w14:textId="77777777" w:rsidTr="00943238">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7E15CD2" w14:textId="77777777" w:rsidR="00E13DC2" w:rsidRPr="00140E21" w:rsidRDefault="00E13DC2" w:rsidP="00E13DC2">
            <w:pPr>
              <w:pStyle w:val="TAL"/>
              <w:keepNext w:val="0"/>
              <w:rPr>
                <w:rFonts w:eastAsia="SimSun"/>
                <w:lang w:eastAsia="zh-CN"/>
              </w:rPr>
            </w:pPr>
            <w:r w:rsidRPr="00140E21">
              <w:rPr>
                <w:rFonts w:eastAsia="SimSun"/>
                <w:lang w:eastAsia="zh-CN"/>
              </w:rPr>
              <w:t>LCS mobile origination</w:t>
            </w:r>
          </w:p>
          <w:p w14:paraId="0BB2AE8C" w14:textId="77777777" w:rsidR="00E13DC2" w:rsidRPr="00140E21" w:rsidRDefault="00E13DC2" w:rsidP="00E13DC2">
            <w:pPr>
              <w:pStyle w:val="TAL"/>
              <w:keepNext w:val="0"/>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60DEE48F" w14:textId="77777777" w:rsidR="00E13DC2" w:rsidRPr="00140E21" w:rsidRDefault="00E13DC2" w:rsidP="00E13DC2">
            <w:pPr>
              <w:pStyle w:val="TAL"/>
              <w:keepNext w:val="0"/>
              <w:rPr>
                <w:rFonts w:eastAsia="맑은 고딕"/>
              </w:rPr>
            </w:pPr>
            <w:r w:rsidRPr="00140E21">
              <w:rPr>
                <w:rFonts w:eastAsia="맑은 고딕"/>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61F32886" w14:textId="77777777" w:rsidR="00E13DC2" w:rsidRPr="00140E21" w:rsidRDefault="00E13DC2" w:rsidP="00E13DC2">
            <w:pPr>
              <w:pStyle w:val="TAL"/>
              <w:keepNext w:val="0"/>
              <w:rPr>
                <w:rFonts w:eastAsia="맑은 고딕"/>
              </w:rPr>
            </w:pPr>
            <w:r w:rsidRPr="00140E21">
              <w:rPr>
                <w:rFonts w:eastAsia="맑은 고딕"/>
              </w:rPr>
              <w:t xml:space="preserve">When present, indicates to the serving AMF which LCS mobile originated services are subscribed as defined in clause 7.1 </w:t>
            </w:r>
            <w:r>
              <w:rPr>
                <w:rFonts w:eastAsia="맑은 고딕"/>
              </w:rPr>
              <w:t>of</w:t>
            </w:r>
            <w:r w:rsidRPr="00140E21">
              <w:rPr>
                <w:rFonts w:eastAsia="맑은 고딕"/>
              </w:rPr>
              <w:t xml:space="preserve"> TS 23.273 [51].</w:t>
            </w:r>
          </w:p>
        </w:tc>
      </w:tr>
      <w:tr w:rsidR="00E13DC2" w:rsidRPr="00140E21" w14:paraId="5509751B" w14:textId="77777777" w:rsidTr="00943238">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1B1D1E4" w14:textId="77777777" w:rsidR="00E13DC2" w:rsidRPr="00140E21" w:rsidRDefault="00E13DC2" w:rsidP="00E13DC2">
            <w:pPr>
              <w:pStyle w:val="TAL"/>
              <w:keepNext w:val="0"/>
              <w:rPr>
                <w:rFonts w:eastAsia="SimSun"/>
                <w:lang w:eastAsia="zh-CN"/>
              </w:rPr>
            </w:pPr>
            <w:r>
              <w:rPr>
                <w:rFonts w:eastAsia="SimSun"/>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3DCDD904" w14:textId="77777777" w:rsidR="00E13DC2" w:rsidRPr="00140E21" w:rsidRDefault="00E13DC2" w:rsidP="00E13DC2">
            <w:pPr>
              <w:pStyle w:val="TAL"/>
              <w:keepNext w:val="0"/>
              <w:rPr>
                <w:rFonts w:eastAsia="맑은 고딕"/>
              </w:rPr>
            </w:pPr>
            <w:r>
              <w:rPr>
                <w:rFonts w:eastAsia="맑은 고딕"/>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1D0B4958" w14:textId="77777777" w:rsidR="00E13DC2" w:rsidRPr="00140E21" w:rsidRDefault="00E13DC2" w:rsidP="00E13DC2">
            <w:pPr>
              <w:pStyle w:val="TAL"/>
              <w:keepNext w:val="0"/>
              <w:rPr>
                <w:rFonts w:eastAsia="맑은 고딕"/>
              </w:rPr>
            </w:pPr>
            <w:r>
              <w:rPr>
                <w:rFonts w:eastAsia="맑은 고딕"/>
              </w:rPr>
              <w:t>Indicates whether the user has given consent for collecting, distributing and analysing UE related data. User consent is provided per purpose (e.g. analytics, model training).</w:t>
            </w:r>
          </w:p>
        </w:tc>
      </w:tr>
      <w:tr w:rsidR="00E13DC2" w:rsidRPr="00140E21" w14:paraId="2D769F34" w14:textId="77777777" w:rsidTr="00943238">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6DE793A" w14:textId="77777777" w:rsidR="00E13DC2" w:rsidRPr="00140E21" w:rsidRDefault="00E13DC2" w:rsidP="00E13DC2">
            <w:pPr>
              <w:pStyle w:val="TAL"/>
              <w:keepNext w:val="0"/>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7FDD9FE6" w14:textId="77777777" w:rsidR="00E13DC2" w:rsidRPr="00140E21" w:rsidRDefault="00E13DC2" w:rsidP="00E13DC2">
            <w:pPr>
              <w:pStyle w:val="TAL"/>
              <w:keepNext w:val="0"/>
              <w:rPr>
                <w:rFonts w:eastAsia="맑은 고딕"/>
              </w:rPr>
            </w:pPr>
            <w:r>
              <w:rPr>
                <w:rFonts w:eastAsia="맑은 고딕"/>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744C4817" w14:textId="77777777" w:rsidR="00E13DC2" w:rsidRPr="00140E21" w:rsidRDefault="00E13DC2" w:rsidP="00E13DC2">
            <w:pPr>
              <w:pStyle w:val="TAL"/>
              <w:keepNext w:val="0"/>
              <w:rPr>
                <w:rFonts w:eastAsia="맑은 고딕"/>
              </w:rPr>
            </w:pPr>
            <w:r>
              <w:rPr>
                <w:rFonts w:eastAsia="맑은 고딕"/>
              </w:rPr>
              <w:t>Provides, per PLMN, the list of NF IDs or the list of NF sets or the list of NF types authorized to request notification for UE's reachability (NOTE 7).</w:t>
            </w:r>
          </w:p>
        </w:tc>
      </w:tr>
      <w:tr w:rsidR="00E13DC2" w:rsidRPr="00140E21" w14:paraId="15F87F87" w14:textId="77777777" w:rsidTr="00943238">
        <w:trPr>
          <w:cantSplit/>
          <w:tblHeader/>
          <w:jc w:val="center"/>
        </w:trPr>
        <w:tc>
          <w:tcPr>
            <w:tcW w:w="1980" w:type="dxa"/>
            <w:tcBorders>
              <w:top w:val="single" w:sz="4" w:space="0" w:color="auto"/>
              <w:left w:val="single" w:sz="4" w:space="0" w:color="auto"/>
              <w:bottom w:val="nil"/>
              <w:right w:val="single" w:sz="4" w:space="0" w:color="auto"/>
            </w:tcBorders>
          </w:tcPr>
          <w:p w14:paraId="3AC669AE" w14:textId="77777777" w:rsidR="00E13DC2" w:rsidRPr="00140E21" w:rsidRDefault="00E13DC2" w:rsidP="00E13DC2">
            <w:pPr>
              <w:pStyle w:val="TAL"/>
              <w:keepNext w:val="0"/>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68D0FF3E" w14:textId="77777777" w:rsidR="00E13DC2" w:rsidRPr="00140E21" w:rsidRDefault="00E13DC2" w:rsidP="00E13DC2">
            <w:pPr>
              <w:pStyle w:val="TAL"/>
              <w:keepNext w:val="0"/>
              <w:rPr>
                <w:rFonts w:eastAsia="맑은 고딕"/>
              </w:rPr>
            </w:pPr>
            <w:r>
              <w:rPr>
                <w:rFonts w:eastAsia="맑은 고딕"/>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34DCCEDB" w14:textId="77777777" w:rsidR="00E13DC2" w:rsidRPr="00140E21" w:rsidRDefault="00E13DC2" w:rsidP="00E13DC2">
            <w:pPr>
              <w:pStyle w:val="TAL"/>
              <w:keepNext w:val="0"/>
              <w:rPr>
                <w:rFonts w:eastAsia="맑은 고딕"/>
              </w:rPr>
            </w:pPr>
            <w:r>
              <w:rPr>
                <w:rFonts w:eastAsia="맑은 고딕"/>
              </w:rPr>
              <w:t>Indicates whether the UE is authorized to use the NR sidelink for V2X services as Vehicle UE, Pedestrian UE, or both.</w:t>
            </w:r>
          </w:p>
        </w:tc>
      </w:tr>
      <w:tr w:rsidR="00E13DC2" w:rsidRPr="00140E21" w14:paraId="5650F4BF" w14:textId="77777777" w:rsidTr="00943238">
        <w:trPr>
          <w:cantSplit/>
          <w:tblHeader/>
          <w:jc w:val="center"/>
        </w:trPr>
        <w:tc>
          <w:tcPr>
            <w:tcW w:w="1980" w:type="dxa"/>
            <w:tcBorders>
              <w:top w:val="nil"/>
              <w:left w:val="single" w:sz="4" w:space="0" w:color="auto"/>
              <w:bottom w:val="nil"/>
              <w:right w:val="single" w:sz="4" w:space="0" w:color="auto"/>
            </w:tcBorders>
          </w:tcPr>
          <w:p w14:paraId="79411AF5" w14:textId="77777777" w:rsidR="00E13DC2" w:rsidRPr="00140E21" w:rsidRDefault="00E13DC2" w:rsidP="00E13DC2">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1B41CB1" w14:textId="77777777" w:rsidR="00E13DC2" w:rsidRPr="00140E21" w:rsidRDefault="00E13DC2" w:rsidP="00E13DC2">
            <w:pPr>
              <w:pStyle w:val="TAL"/>
              <w:keepNext w:val="0"/>
              <w:rPr>
                <w:rFonts w:eastAsia="맑은 고딕"/>
              </w:rPr>
            </w:pPr>
            <w:r>
              <w:rPr>
                <w:rFonts w:eastAsia="맑은 고딕"/>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05BD9D87" w14:textId="77777777" w:rsidR="00E13DC2" w:rsidRPr="00140E21" w:rsidRDefault="00E13DC2" w:rsidP="00E13DC2">
            <w:pPr>
              <w:pStyle w:val="TAL"/>
              <w:keepNext w:val="0"/>
              <w:rPr>
                <w:rFonts w:eastAsia="맑은 고딕"/>
              </w:rPr>
            </w:pPr>
            <w:r>
              <w:rPr>
                <w:rFonts w:eastAsia="맑은 고딕"/>
              </w:rPr>
              <w:t>Indicates whether the UE is authorized to use the LTE sidelink for V2X services as Vehicle UE, Pedestrian UE, or both.</w:t>
            </w:r>
          </w:p>
        </w:tc>
      </w:tr>
      <w:tr w:rsidR="00E13DC2" w:rsidRPr="00140E21" w14:paraId="61E5C4A0" w14:textId="77777777" w:rsidTr="00943238">
        <w:trPr>
          <w:cantSplit/>
          <w:tblHeader/>
          <w:jc w:val="center"/>
        </w:trPr>
        <w:tc>
          <w:tcPr>
            <w:tcW w:w="1980" w:type="dxa"/>
            <w:tcBorders>
              <w:top w:val="nil"/>
              <w:left w:val="single" w:sz="4" w:space="0" w:color="auto"/>
              <w:bottom w:val="nil"/>
              <w:right w:val="single" w:sz="4" w:space="0" w:color="auto"/>
            </w:tcBorders>
          </w:tcPr>
          <w:p w14:paraId="7ACA1FC5" w14:textId="77777777" w:rsidR="00E13DC2" w:rsidRPr="00140E21" w:rsidRDefault="00E13DC2" w:rsidP="00E13DC2">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731C759" w14:textId="77777777" w:rsidR="00E13DC2" w:rsidRPr="00140E21" w:rsidRDefault="00E13DC2" w:rsidP="00E13DC2">
            <w:pPr>
              <w:pStyle w:val="TAL"/>
              <w:keepNext w:val="0"/>
              <w:rPr>
                <w:rFonts w:eastAsia="맑은 고딕"/>
              </w:rPr>
            </w:pPr>
            <w:r>
              <w:rPr>
                <w:rFonts w:eastAsia="맑은 고딕"/>
              </w:rPr>
              <w:t>NR UE-PC5-AMBR</w:t>
            </w:r>
          </w:p>
        </w:tc>
        <w:tc>
          <w:tcPr>
            <w:tcW w:w="4225" w:type="dxa"/>
            <w:tcBorders>
              <w:top w:val="single" w:sz="4" w:space="0" w:color="auto"/>
              <w:left w:val="single" w:sz="4" w:space="0" w:color="auto"/>
              <w:bottom w:val="single" w:sz="4" w:space="0" w:color="auto"/>
              <w:right w:val="single" w:sz="4" w:space="0" w:color="auto"/>
            </w:tcBorders>
          </w:tcPr>
          <w:p w14:paraId="0BB961B3" w14:textId="77777777" w:rsidR="00E13DC2" w:rsidRPr="00140E21" w:rsidRDefault="00E13DC2" w:rsidP="00E13DC2">
            <w:pPr>
              <w:pStyle w:val="TAL"/>
              <w:keepNext w:val="0"/>
              <w:rPr>
                <w:rFonts w:eastAsia="맑은 고딕"/>
              </w:rPr>
            </w:pPr>
            <w:r>
              <w:rPr>
                <w:rFonts w:eastAsia="맑은 고딕"/>
              </w:rPr>
              <w:t>AMBR of UE's NR sidelink (i.e. PC5) communication for V2X services.</w:t>
            </w:r>
          </w:p>
        </w:tc>
      </w:tr>
      <w:tr w:rsidR="00E13DC2" w:rsidRPr="00140E21" w14:paraId="2A9E708D" w14:textId="77777777" w:rsidTr="00943238">
        <w:trPr>
          <w:cantSplit/>
          <w:tblHeader/>
          <w:jc w:val="center"/>
        </w:trPr>
        <w:tc>
          <w:tcPr>
            <w:tcW w:w="1980" w:type="dxa"/>
            <w:tcBorders>
              <w:top w:val="nil"/>
              <w:left w:val="single" w:sz="4" w:space="0" w:color="auto"/>
              <w:bottom w:val="single" w:sz="4" w:space="0" w:color="auto"/>
              <w:right w:val="single" w:sz="4" w:space="0" w:color="auto"/>
            </w:tcBorders>
          </w:tcPr>
          <w:p w14:paraId="46B51B98" w14:textId="77777777" w:rsidR="00E13DC2" w:rsidRPr="00140E21" w:rsidRDefault="00E13DC2" w:rsidP="00E13DC2">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CF07E85" w14:textId="77777777" w:rsidR="00E13DC2" w:rsidRPr="00140E21" w:rsidRDefault="00E13DC2" w:rsidP="00E13DC2">
            <w:pPr>
              <w:pStyle w:val="TAL"/>
              <w:keepNext w:val="0"/>
              <w:rPr>
                <w:rFonts w:eastAsia="맑은 고딕"/>
              </w:rPr>
            </w:pPr>
            <w:r>
              <w:rPr>
                <w:rFonts w:eastAsia="맑은 고딕"/>
              </w:rPr>
              <w:t>LTE UE-PC5-AMBR</w:t>
            </w:r>
          </w:p>
        </w:tc>
        <w:tc>
          <w:tcPr>
            <w:tcW w:w="4225" w:type="dxa"/>
            <w:tcBorders>
              <w:top w:val="single" w:sz="4" w:space="0" w:color="auto"/>
              <w:left w:val="single" w:sz="4" w:space="0" w:color="auto"/>
              <w:bottom w:val="single" w:sz="4" w:space="0" w:color="auto"/>
              <w:right w:val="single" w:sz="4" w:space="0" w:color="auto"/>
            </w:tcBorders>
          </w:tcPr>
          <w:p w14:paraId="2132882A" w14:textId="77777777" w:rsidR="00E13DC2" w:rsidRPr="00140E21" w:rsidRDefault="00E13DC2" w:rsidP="00E13DC2">
            <w:pPr>
              <w:pStyle w:val="TAL"/>
              <w:keepNext w:val="0"/>
              <w:rPr>
                <w:rFonts w:eastAsia="맑은 고딕"/>
              </w:rPr>
            </w:pPr>
            <w:r>
              <w:rPr>
                <w:rFonts w:eastAsia="맑은 고딕"/>
              </w:rPr>
              <w:t>AMBR of UE's LTE sidelink (i.e. PC5) communication for V2X services.</w:t>
            </w:r>
          </w:p>
        </w:tc>
      </w:tr>
      <w:tr w:rsidR="00E13DC2" w:rsidRPr="00140E21" w14:paraId="60CA0798" w14:textId="77777777" w:rsidTr="00943238">
        <w:trPr>
          <w:cantSplit/>
          <w:tblHeader/>
          <w:jc w:val="center"/>
        </w:trPr>
        <w:tc>
          <w:tcPr>
            <w:tcW w:w="1980" w:type="dxa"/>
            <w:tcBorders>
              <w:top w:val="single" w:sz="4" w:space="0" w:color="auto"/>
              <w:left w:val="single" w:sz="4" w:space="0" w:color="auto"/>
              <w:bottom w:val="nil"/>
              <w:right w:val="single" w:sz="4" w:space="0" w:color="auto"/>
            </w:tcBorders>
          </w:tcPr>
          <w:p w14:paraId="1B509B08" w14:textId="77777777" w:rsidR="00E13DC2" w:rsidRPr="00140E21" w:rsidRDefault="00E13DC2" w:rsidP="00E13DC2">
            <w:pPr>
              <w:pStyle w:val="TAL"/>
              <w:keepNext w:val="0"/>
              <w:rPr>
                <w:rFonts w:eastAsia="SimSun"/>
                <w:lang w:eastAsia="zh-CN"/>
              </w:rPr>
            </w:pPr>
            <w:r>
              <w:rPr>
                <w:rFonts w:eastAsia="SimSun"/>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7E583228" w14:textId="77777777" w:rsidR="00E13DC2" w:rsidRPr="00140E21" w:rsidRDefault="00E13DC2" w:rsidP="00E13DC2">
            <w:pPr>
              <w:pStyle w:val="TAL"/>
              <w:keepNext w:val="0"/>
              <w:rPr>
                <w:rFonts w:eastAsia="맑은 고딕"/>
              </w:rPr>
            </w:pPr>
            <w:r>
              <w:rPr>
                <w:rFonts w:eastAsia="맑은 고딕"/>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188927D6" w14:textId="77777777" w:rsidR="00E13DC2" w:rsidRPr="00140E21" w:rsidRDefault="00E13DC2" w:rsidP="00E13DC2">
            <w:pPr>
              <w:pStyle w:val="TAL"/>
              <w:keepNext w:val="0"/>
              <w:rPr>
                <w:rFonts w:eastAsia="맑은 고딕"/>
              </w:rPr>
            </w:pPr>
            <w:r>
              <w:rPr>
                <w:rFonts w:eastAsia="맑은 고딕"/>
              </w:rPr>
              <w:t>Indicates whether the UE is authorized to use the NR sidelink for A2X services.</w:t>
            </w:r>
          </w:p>
        </w:tc>
      </w:tr>
      <w:tr w:rsidR="00E13DC2" w:rsidRPr="00140E21" w14:paraId="5BDE6F8B" w14:textId="77777777" w:rsidTr="00943238">
        <w:trPr>
          <w:cantSplit/>
          <w:tblHeader/>
          <w:jc w:val="center"/>
        </w:trPr>
        <w:tc>
          <w:tcPr>
            <w:tcW w:w="1980" w:type="dxa"/>
            <w:tcBorders>
              <w:top w:val="nil"/>
              <w:left w:val="single" w:sz="4" w:space="0" w:color="auto"/>
              <w:bottom w:val="nil"/>
              <w:right w:val="single" w:sz="4" w:space="0" w:color="auto"/>
            </w:tcBorders>
          </w:tcPr>
          <w:p w14:paraId="41923DAB" w14:textId="77777777" w:rsidR="00E13DC2" w:rsidRPr="00140E21" w:rsidRDefault="00E13DC2" w:rsidP="00E13DC2">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2548EBB" w14:textId="77777777" w:rsidR="00E13DC2" w:rsidRPr="00140E21" w:rsidRDefault="00E13DC2" w:rsidP="00E13DC2">
            <w:pPr>
              <w:pStyle w:val="TAL"/>
              <w:keepNext w:val="0"/>
              <w:rPr>
                <w:rFonts w:eastAsia="맑은 고딕"/>
              </w:rPr>
            </w:pPr>
            <w:r>
              <w:rPr>
                <w:rFonts w:eastAsia="맑은 고딕"/>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20F46BF6" w14:textId="77777777" w:rsidR="00E13DC2" w:rsidRPr="00140E21" w:rsidRDefault="00E13DC2" w:rsidP="00E13DC2">
            <w:pPr>
              <w:pStyle w:val="TAL"/>
              <w:keepNext w:val="0"/>
              <w:rPr>
                <w:rFonts w:eastAsia="맑은 고딕"/>
              </w:rPr>
            </w:pPr>
            <w:r>
              <w:rPr>
                <w:rFonts w:eastAsia="맑은 고딕"/>
              </w:rPr>
              <w:t>Indicates whether the UE is authorized to use the LTE sidelink for A2X services.</w:t>
            </w:r>
          </w:p>
        </w:tc>
      </w:tr>
      <w:tr w:rsidR="00E13DC2" w:rsidRPr="00140E21" w14:paraId="2C6D0870" w14:textId="77777777" w:rsidTr="00943238">
        <w:trPr>
          <w:cantSplit/>
          <w:tblHeader/>
          <w:jc w:val="center"/>
        </w:trPr>
        <w:tc>
          <w:tcPr>
            <w:tcW w:w="1980" w:type="dxa"/>
            <w:tcBorders>
              <w:top w:val="nil"/>
              <w:left w:val="single" w:sz="4" w:space="0" w:color="auto"/>
              <w:bottom w:val="nil"/>
              <w:right w:val="single" w:sz="4" w:space="0" w:color="auto"/>
            </w:tcBorders>
          </w:tcPr>
          <w:p w14:paraId="7F6A03A8" w14:textId="77777777" w:rsidR="00E13DC2" w:rsidRPr="00140E21" w:rsidRDefault="00E13DC2" w:rsidP="00E13DC2">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11B2DE8" w14:textId="77777777" w:rsidR="00E13DC2" w:rsidRPr="00140E21" w:rsidRDefault="00E13DC2" w:rsidP="00E13DC2">
            <w:pPr>
              <w:pStyle w:val="TAL"/>
              <w:keepNext w:val="0"/>
              <w:rPr>
                <w:rFonts w:eastAsia="맑은 고딕"/>
              </w:rPr>
            </w:pPr>
            <w:r>
              <w:rPr>
                <w:rFonts w:eastAsia="맑은 고딕"/>
              </w:rPr>
              <w:t>NR UE-PC5-AMBR for A2X</w:t>
            </w:r>
          </w:p>
        </w:tc>
        <w:tc>
          <w:tcPr>
            <w:tcW w:w="4225" w:type="dxa"/>
            <w:tcBorders>
              <w:top w:val="single" w:sz="4" w:space="0" w:color="auto"/>
              <w:left w:val="single" w:sz="4" w:space="0" w:color="auto"/>
              <w:bottom w:val="single" w:sz="4" w:space="0" w:color="auto"/>
              <w:right w:val="single" w:sz="4" w:space="0" w:color="auto"/>
            </w:tcBorders>
          </w:tcPr>
          <w:p w14:paraId="2ABCEA16" w14:textId="77777777" w:rsidR="00E13DC2" w:rsidRPr="00140E21" w:rsidRDefault="00E13DC2" w:rsidP="00E13DC2">
            <w:pPr>
              <w:pStyle w:val="TAL"/>
              <w:keepNext w:val="0"/>
              <w:rPr>
                <w:rFonts w:eastAsia="맑은 고딕"/>
              </w:rPr>
            </w:pPr>
            <w:r>
              <w:rPr>
                <w:rFonts w:eastAsia="맑은 고딕"/>
              </w:rPr>
              <w:t>AMBR of UE's NR sidelink (i.e. PC5) communication for A2X services.</w:t>
            </w:r>
          </w:p>
        </w:tc>
      </w:tr>
      <w:tr w:rsidR="00E13DC2" w:rsidRPr="00140E21" w14:paraId="545DC6B9" w14:textId="77777777" w:rsidTr="00943238">
        <w:trPr>
          <w:cantSplit/>
          <w:tblHeader/>
          <w:jc w:val="center"/>
        </w:trPr>
        <w:tc>
          <w:tcPr>
            <w:tcW w:w="1980" w:type="dxa"/>
            <w:tcBorders>
              <w:top w:val="nil"/>
              <w:left w:val="single" w:sz="4" w:space="0" w:color="auto"/>
              <w:bottom w:val="single" w:sz="4" w:space="0" w:color="auto"/>
              <w:right w:val="single" w:sz="4" w:space="0" w:color="auto"/>
            </w:tcBorders>
          </w:tcPr>
          <w:p w14:paraId="6DE97E3C" w14:textId="77777777" w:rsidR="00E13DC2" w:rsidRPr="00140E21" w:rsidRDefault="00E13DC2" w:rsidP="00E13DC2">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19CC3ED" w14:textId="77777777" w:rsidR="00E13DC2" w:rsidRPr="00140E21" w:rsidRDefault="00E13DC2" w:rsidP="00E13DC2">
            <w:pPr>
              <w:pStyle w:val="TAL"/>
              <w:keepNext w:val="0"/>
              <w:rPr>
                <w:rFonts w:eastAsia="맑은 고딕"/>
              </w:rPr>
            </w:pPr>
            <w:r>
              <w:rPr>
                <w:rFonts w:eastAsia="맑은 고딕"/>
              </w:rPr>
              <w:t>LTE UE-PC5-AMBR for A2X</w:t>
            </w:r>
          </w:p>
        </w:tc>
        <w:tc>
          <w:tcPr>
            <w:tcW w:w="4225" w:type="dxa"/>
            <w:tcBorders>
              <w:top w:val="single" w:sz="4" w:space="0" w:color="auto"/>
              <w:left w:val="single" w:sz="4" w:space="0" w:color="auto"/>
              <w:bottom w:val="single" w:sz="4" w:space="0" w:color="auto"/>
              <w:right w:val="single" w:sz="4" w:space="0" w:color="auto"/>
            </w:tcBorders>
          </w:tcPr>
          <w:p w14:paraId="661525F3" w14:textId="77777777" w:rsidR="00E13DC2" w:rsidRPr="00140E21" w:rsidRDefault="00E13DC2" w:rsidP="00E13DC2">
            <w:pPr>
              <w:pStyle w:val="TAL"/>
              <w:keepNext w:val="0"/>
              <w:rPr>
                <w:rFonts w:eastAsia="맑은 고딕"/>
              </w:rPr>
            </w:pPr>
            <w:r>
              <w:rPr>
                <w:rFonts w:eastAsia="맑은 고딕"/>
              </w:rPr>
              <w:t>AMBR of UE's LTE sidelink (i.e. PC5) communication for A2X services.</w:t>
            </w:r>
          </w:p>
        </w:tc>
      </w:tr>
      <w:tr w:rsidR="00E13DC2" w:rsidRPr="00140E21" w14:paraId="48F29407" w14:textId="77777777" w:rsidTr="00943238">
        <w:trPr>
          <w:cantSplit/>
          <w:tblHeader/>
          <w:jc w:val="center"/>
        </w:trPr>
        <w:tc>
          <w:tcPr>
            <w:tcW w:w="1980" w:type="dxa"/>
            <w:tcBorders>
              <w:top w:val="nil"/>
              <w:left w:val="single" w:sz="4" w:space="0" w:color="auto"/>
              <w:bottom w:val="nil"/>
              <w:right w:val="single" w:sz="4" w:space="0" w:color="auto"/>
            </w:tcBorders>
          </w:tcPr>
          <w:p w14:paraId="2C9D932E" w14:textId="77777777" w:rsidR="00E13DC2" w:rsidRPr="00140E21" w:rsidRDefault="00E13DC2" w:rsidP="00E13DC2">
            <w:pPr>
              <w:pStyle w:val="TAL"/>
              <w:keepNext w:val="0"/>
              <w:rPr>
                <w:rFonts w:eastAsia="맑은 고딕"/>
              </w:rPr>
            </w:pPr>
            <w:bookmarkStart w:id="164" w:name="_PERM_MCCTEMPBM_CRPT57010012___2" w:colFirst="2" w:colLast="2"/>
            <w:bookmarkStart w:id="165" w:name="_PERM_MCCTEMPBM_CRPT16500008___2" w:colFirst="2" w:colLast="2"/>
            <w:r>
              <w:rPr>
                <w:rFonts w:eastAsia="맑은 고딕"/>
              </w:rPr>
              <w:t>ProSe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34241BBC" w14:textId="77777777" w:rsidR="00E13DC2" w:rsidRPr="00140E21" w:rsidRDefault="00E13DC2" w:rsidP="00E13DC2">
            <w:pPr>
              <w:pStyle w:val="TAL"/>
              <w:keepNext w:val="0"/>
              <w:rPr>
                <w:rFonts w:eastAsia="맑은 고딕"/>
              </w:rPr>
            </w:pPr>
            <w:r>
              <w:rPr>
                <w:rFonts w:eastAsia="맑은 고딕"/>
              </w:rPr>
              <w:t>ProSe Service Authorization</w:t>
            </w:r>
          </w:p>
        </w:tc>
        <w:tc>
          <w:tcPr>
            <w:tcW w:w="4225" w:type="dxa"/>
            <w:tcBorders>
              <w:top w:val="single" w:sz="4" w:space="0" w:color="auto"/>
              <w:left w:val="single" w:sz="4" w:space="0" w:color="auto"/>
              <w:bottom w:val="single" w:sz="4" w:space="0" w:color="auto"/>
              <w:right w:val="single" w:sz="4" w:space="0" w:color="auto"/>
            </w:tcBorders>
          </w:tcPr>
          <w:p w14:paraId="6848D4D6" w14:textId="77777777" w:rsidR="00E13DC2" w:rsidRDefault="00E13DC2" w:rsidP="00E13DC2">
            <w:pPr>
              <w:pStyle w:val="TAL"/>
              <w:keepNext w:val="0"/>
              <w:rPr>
                <w:rFonts w:eastAsia="맑은 고딕"/>
              </w:rPr>
            </w:pPr>
            <w:r>
              <w:rPr>
                <w:rFonts w:eastAsia="맑은 고딕"/>
              </w:rPr>
              <w:t>Indications for whether the UE is authorised to use the 5G ProSe service(s), including:</w:t>
            </w:r>
          </w:p>
          <w:p w14:paraId="4D19F1E7" w14:textId="77777777" w:rsidR="00E13DC2" w:rsidRDefault="00E13DC2" w:rsidP="00E13DC2">
            <w:pPr>
              <w:pStyle w:val="TAL"/>
              <w:keepNext w:val="0"/>
              <w:ind w:left="318" w:hanging="318"/>
              <w:rPr>
                <w:rFonts w:eastAsia="맑은 고딕"/>
              </w:rPr>
            </w:pPr>
            <w:r>
              <w:rPr>
                <w:rFonts w:eastAsia="맑은 고딕"/>
              </w:rPr>
              <w:t>-</w:t>
            </w:r>
            <w:r>
              <w:rPr>
                <w:rFonts w:eastAsia="맑은 고딕"/>
              </w:rPr>
              <w:tab/>
              <w:t>use 5G ProSe Direct Discovery;</w:t>
            </w:r>
          </w:p>
          <w:p w14:paraId="776214CA" w14:textId="77777777" w:rsidR="00E13DC2" w:rsidRDefault="00E13DC2" w:rsidP="00E13DC2">
            <w:pPr>
              <w:pStyle w:val="TAL"/>
              <w:keepNext w:val="0"/>
              <w:ind w:left="318" w:hanging="318"/>
              <w:rPr>
                <w:rFonts w:eastAsia="맑은 고딕"/>
              </w:rPr>
            </w:pPr>
            <w:r>
              <w:rPr>
                <w:rFonts w:eastAsia="맑은 고딕"/>
              </w:rPr>
              <w:t>-</w:t>
            </w:r>
            <w:r>
              <w:rPr>
                <w:rFonts w:eastAsia="맑은 고딕"/>
              </w:rPr>
              <w:tab/>
              <w:t>use 5G ProSe Direct Communication;</w:t>
            </w:r>
          </w:p>
          <w:p w14:paraId="08C47C7A" w14:textId="77777777" w:rsidR="00E13DC2" w:rsidRDefault="00E13DC2" w:rsidP="00E13DC2">
            <w:pPr>
              <w:pStyle w:val="TAL"/>
              <w:keepNext w:val="0"/>
              <w:ind w:left="318" w:hanging="318"/>
              <w:rPr>
                <w:rFonts w:eastAsia="맑은 고딕"/>
              </w:rPr>
            </w:pPr>
            <w:r>
              <w:rPr>
                <w:rFonts w:eastAsia="맑은 고딕"/>
              </w:rPr>
              <w:t>-</w:t>
            </w:r>
            <w:r>
              <w:rPr>
                <w:rFonts w:eastAsia="맑은 고딕"/>
              </w:rPr>
              <w:tab/>
              <w:t>act as a 5G ProSe Remote UE;</w:t>
            </w:r>
          </w:p>
          <w:p w14:paraId="74E807CB" w14:textId="77777777" w:rsidR="00E13DC2" w:rsidRDefault="00E13DC2" w:rsidP="00E13DC2">
            <w:pPr>
              <w:pStyle w:val="TAL"/>
              <w:keepNext w:val="0"/>
              <w:ind w:left="318" w:hanging="318"/>
              <w:rPr>
                <w:rFonts w:eastAsia="맑은 고딕"/>
              </w:rPr>
            </w:pPr>
            <w:r>
              <w:rPr>
                <w:rFonts w:eastAsia="맑은 고딕"/>
              </w:rPr>
              <w:t>-</w:t>
            </w:r>
            <w:r>
              <w:rPr>
                <w:rFonts w:eastAsia="맑은 고딕"/>
              </w:rPr>
              <w:tab/>
              <w:t>serve as a 5G ProSe UE-to-Network Relay;</w:t>
            </w:r>
          </w:p>
          <w:p w14:paraId="047FEEC9" w14:textId="77777777" w:rsidR="00E13DC2" w:rsidRDefault="00E13DC2" w:rsidP="00E13DC2">
            <w:pPr>
              <w:pStyle w:val="TAL"/>
              <w:keepNext w:val="0"/>
              <w:ind w:left="318" w:hanging="318"/>
              <w:rPr>
                <w:rFonts w:eastAsia="맑은 고딕"/>
              </w:rPr>
            </w:pPr>
            <w:r>
              <w:rPr>
                <w:rFonts w:eastAsia="맑은 고딕"/>
              </w:rPr>
              <w:t>-</w:t>
            </w:r>
            <w:r>
              <w:rPr>
                <w:rFonts w:eastAsia="맑은 고딕"/>
              </w:rPr>
              <w:tab/>
              <w:t>use multi-path communication via direct Uu path and via 5G ProSe Layer-2 UE-to-Network Relay as a 5G ProSe Layer-2 Remote UE;</w:t>
            </w:r>
          </w:p>
          <w:p w14:paraId="3AF84832" w14:textId="77777777" w:rsidR="00E13DC2" w:rsidRDefault="00E13DC2" w:rsidP="00E13DC2">
            <w:pPr>
              <w:pStyle w:val="TAL"/>
              <w:keepNext w:val="0"/>
              <w:ind w:left="318" w:hanging="318"/>
              <w:rPr>
                <w:rFonts w:eastAsia="맑은 고딕"/>
              </w:rPr>
            </w:pPr>
            <w:r>
              <w:rPr>
                <w:rFonts w:eastAsia="맑은 고딕"/>
              </w:rPr>
              <w:t>-</w:t>
            </w:r>
            <w:r>
              <w:rPr>
                <w:rFonts w:eastAsia="맑은 고딕"/>
              </w:rPr>
              <w:tab/>
              <w:t>act as a 5G ProSe End UE; and</w:t>
            </w:r>
          </w:p>
          <w:p w14:paraId="61F68253" w14:textId="77777777" w:rsidR="00E13DC2" w:rsidRPr="00140E21" w:rsidRDefault="00E13DC2" w:rsidP="00E13DC2">
            <w:pPr>
              <w:pStyle w:val="TAL"/>
              <w:keepNext w:val="0"/>
              <w:ind w:left="318" w:hanging="318"/>
              <w:rPr>
                <w:rFonts w:eastAsia="맑은 고딕"/>
              </w:rPr>
            </w:pPr>
            <w:r>
              <w:rPr>
                <w:rFonts w:eastAsia="맑은 고딕"/>
              </w:rPr>
              <w:t>-</w:t>
            </w:r>
            <w:r>
              <w:rPr>
                <w:rFonts w:eastAsia="맑은 고딕"/>
              </w:rPr>
              <w:tab/>
              <w:t>serve as a 5G ProSe UE-to-UE Relay.</w:t>
            </w:r>
          </w:p>
        </w:tc>
      </w:tr>
      <w:bookmarkEnd w:id="164"/>
      <w:bookmarkEnd w:id="165"/>
      <w:tr w:rsidR="00E13DC2" w:rsidRPr="00140E21" w14:paraId="1AA14C08" w14:textId="77777777" w:rsidTr="00943238">
        <w:trPr>
          <w:cantSplit/>
          <w:tblHeader/>
          <w:jc w:val="center"/>
        </w:trPr>
        <w:tc>
          <w:tcPr>
            <w:tcW w:w="1980" w:type="dxa"/>
            <w:tcBorders>
              <w:top w:val="nil"/>
              <w:left w:val="single" w:sz="4" w:space="0" w:color="auto"/>
              <w:bottom w:val="single" w:sz="4" w:space="0" w:color="auto"/>
              <w:right w:val="single" w:sz="4" w:space="0" w:color="auto"/>
            </w:tcBorders>
          </w:tcPr>
          <w:p w14:paraId="1D259D46" w14:textId="77777777" w:rsidR="00E13DC2" w:rsidRPr="00140E21" w:rsidRDefault="00E13DC2" w:rsidP="00E13DC2">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70F39E8" w14:textId="77777777" w:rsidR="00E13DC2" w:rsidRPr="00140E21" w:rsidRDefault="00E13DC2" w:rsidP="00E13DC2">
            <w:pPr>
              <w:pStyle w:val="TAL"/>
              <w:keepNext w:val="0"/>
              <w:rPr>
                <w:rFonts w:eastAsia="맑은 고딕"/>
              </w:rPr>
            </w:pPr>
            <w:r>
              <w:rPr>
                <w:rFonts w:eastAsia="맑은 고딕"/>
              </w:rPr>
              <w:t>ProSe NR UE-PC5-AMBR</w:t>
            </w:r>
          </w:p>
        </w:tc>
        <w:tc>
          <w:tcPr>
            <w:tcW w:w="4225" w:type="dxa"/>
            <w:tcBorders>
              <w:top w:val="single" w:sz="4" w:space="0" w:color="auto"/>
              <w:left w:val="single" w:sz="4" w:space="0" w:color="auto"/>
              <w:bottom w:val="single" w:sz="4" w:space="0" w:color="auto"/>
              <w:right w:val="single" w:sz="4" w:space="0" w:color="auto"/>
            </w:tcBorders>
          </w:tcPr>
          <w:p w14:paraId="2E2D4AF4" w14:textId="77777777" w:rsidR="00E13DC2" w:rsidRPr="00140E21" w:rsidRDefault="00E13DC2" w:rsidP="00E13DC2">
            <w:pPr>
              <w:pStyle w:val="TAL"/>
              <w:keepNext w:val="0"/>
              <w:rPr>
                <w:rFonts w:eastAsia="맑은 고딕"/>
              </w:rPr>
            </w:pPr>
            <w:r>
              <w:rPr>
                <w:rFonts w:eastAsia="맑은 고딕"/>
              </w:rPr>
              <w:t>AMBR of UE's NR sidelink (i.e. PC5) communication for ProSe services.</w:t>
            </w:r>
          </w:p>
        </w:tc>
      </w:tr>
      <w:tr w:rsidR="00E13DC2" w:rsidRPr="00140E21" w14:paraId="70E42FE6" w14:textId="77777777" w:rsidTr="00943238">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38EE9D22" w14:textId="77777777" w:rsidR="00E13DC2" w:rsidRPr="00140E21" w:rsidRDefault="00E13DC2" w:rsidP="00E13DC2">
            <w:pPr>
              <w:pStyle w:val="TAL"/>
              <w:keepNext w:val="0"/>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350EED1B" w14:textId="77777777" w:rsidR="00E13DC2" w:rsidRPr="00140E21" w:rsidRDefault="00E13DC2" w:rsidP="00E13DC2">
            <w:pPr>
              <w:pStyle w:val="TAL"/>
              <w:keepNext w:val="0"/>
              <w:rPr>
                <w:rFonts w:eastAsia="맑은 고딕"/>
              </w:rPr>
            </w:pPr>
            <w:r>
              <w:rPr>
                <w:rFonts w:eastAsia="맑은 고딕"/>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18AAF0CA" w14:textId="77777777" w:rsidR="00E13DC2" w:rsidRPr="00140E21" w:rsidRDefault="00E13DC2" w:rsidP="00E13DC2">
            <w:pPr>
              <w:pStyle w:val="TAL"/>
              <w:keepNext w:val="0"/>
              <w:rPr>
                <w:rFonts w:eastAsia="맑은 고딕"/>
              </w:rPr>
            </w:pPr>
            <w:r>
              <w:rPr>
                <w:rFonts w:eastAsia="맑은 고딕"/>
              </w:rPr>
              <w:t>Indicates whether the UE is authorized to use Multicast MBS service. May also indicate the multicast MBS Session which the UE is allowed to join if the UE is authorized to use multicast MBS Service.</w:t>
            </w:r>
          </w:p>
        </w:tc>
      </w:tr>
      <w:tr w:rsidR="00E13DC2" w:rsidRPr="00140E21" w14:paraId="2F9C22DD" w14:textId="77777777" w:rsidTr="00943238">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7D0E856F" w14:textId="77777777" w:rsidR="00E13DC2" w:rsidRPr="00140E21" w:rsidRDefault="00E13DC2" w:rsidP="00E13DC2">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121EF55" w14:textId="77777777" w:rsidR="00E13DC2" w:rsidRPr="00140E21" w:rsidRDefault="00E13DC2" w:rsidP="00E13DC2">
            <w:pPr>
              <w:pStyle w:val="TAL"/>
              <w:keepNext w:val="0"/>
              <w:rPr>
                <w:rFonts w:eastAsia="맑은 고딕"/>
              </w:rPr>
            </w:pPr>
            <w:r>
              <w:rPr>
                <w:rFonts w:eastAsia="맑은 고딕"/>
              </w:rPr>
              <w:t>MBS Assistance Information</w:t>
            </w:r>
          </w:p>
        </w:tc>
        <w:tc>
          <w:tcPr>
            <w:tcW w:w="4225" w:type="dxa"/>
            <w:tcBorders>
              <w:top w:val="single" w:sz="4" w:space="0" w:color="auto"/>
              <w:left w:val="single" w:sz="4" w:space="0" w:color="auto"/>
              <w:bottom w:val="single" w:sz="4" w:space="0" w:color="auto"/>
              <w:right w:val="single" w:sz="4" w:space="0" w:color="auto"/>
            </w:tcBorders>
          </w:tcPr>
          <w:p w14:paraId="7DE75B07" w14:textId="77777777" w:rsidR="00E13DC2" w:rsidRPr="00140E21" w:rsidRDefault="00E13DC2" w:rsidP="00E13DC2">
            <w:pPr>
              <w:pStyle w:val="TAL"/>
              <w:keepNext w:val="0"/>
              <w:rPr>
                <w:rFonts w:eastAsia="맑은 고딕"/>
              </w:rPr>
            </w:pPr>
            <w:r>
              <w:rPr>
                <w:rFonts w:eastAsia="맑은 고딕"/>
              </w:rPr>
              <w:t>Include MBS assistance information for a UE that joins a multicast group.</w:t>
            </w:r>
          </w:p>
        </w:tc>
      </w:tr>
      <w:tr w:rsidR="00E13DC2" w:rsidRPr="00140E21" w14:paraId="28433989" w14:textId="77777777" w:rsidTr="00943238">
        <w:trPr>
          <w:cantSplit/>
          <w:tblHeader/>
          <w:jc w:val="center"/>
        </w:trPr>
        <w:tc>
          <w:tcPr>
            <w:tcW w:w="1980" w:type="dxa"/>
            <w:tcBorders>
              <w:top w:val="nil"/>
              <w:left w:val="single" w:sz="4" w:space="0" w:color="auto"/>
              <w:bottom w:val="nil"/>
              <w:right w:val="single" w:sz="4" w:space="0" w:color="auto"/>
            </w:tcBorders>
          </w:tcPr>
          <w:p w14:paraId="13F253ED" w14:textId="77777777" w:rsidR="00E13DC2" w:rsidRPr="00140E21" w:rsidRDefault="00E13DC2" w:rsidP="00E13DC2">
            <w:pPr>
              <w:pStyle w:val="TAL"/>
              <w:keepNext w:val="0"/>
              <w:rPr>
                <w:rFonts w:eastAsia="맑은 고딕"/>
              </w:rPr>
            </w:pPr>
            <w:r>
              <w:rPr>
                <w:rFonts w:eastAsia="맑은 고딕"/>
              </w:rPr>
              <w:lastRenderedPageBreak/>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528A6431" w14:textId="77777777" w:rsidR="00E13DC2" w:rsidRPr="00140E21" w:rsidRDefault="00E13DC2" w:rsidP="00E13DC2">
            <w:pPr>
              <w:pStyle w:val="TAL"/>
              <w:keepNext w:val="0"/>
              <w:rPr>
                <w:rFonts w:eastAsia="맑은 고딕"/>
              </w:rPr>
            </w:pPr>
            <w:r>
              <w:rPr>
                <w:rFonts w:eastAsia="맑은 고딕"/>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22329560" w14:textId="77777777" w:rsidR="00E13DC2" w:rsidRDefault="00E13DC2" w:rsidP="00E13DC2">
            <w:pPr>
              <w:pStyle w:val="TAL"/>
              <w:keepNext w:val="0"/>
              <w:rPr>
                <w:rFonts w:eastAsia="맑은 고딕"/>
              </w:rPr>
            </w:pPr>
            <w:r>
              <w:rPr>
                <w:rFonts w:eastAsia="맑은 고딕"/>
              </w:rPr>
              <w:t>Includes the AF Request Authorization to indicate whether the UE is authorized for an AF-requested 5G access stratum-based time distribution and (g)PTP-based time distribution services (per DNN/S-NSSAI). The indication is provided separately for each service.</w:t>
            </w:r>
          </w:p>
          <w:p w14:paraId="09995B18" w14:textId="77777777" w:rsidR="00E13DC2" w:rsidRDefault="00E13DC2" w:rsidP="00E13DC2">
            <w:pPr>
              <w:pStyle w:val="TAL"/>
              <w:keepNext w:val="0"/>
              <w:rPr>
                <w:rFonts w:eastAsia="맑은 고딕"/>
              </w:rPr>
            </w:pPr>
          </w:p>
          <w:p w14:paraId="5B486BAD" w14:textId="77777777" w:rsidR="00E13DC2" w:rsidRDefault="00E13DC2" w:rsidP="00E13DC2">
            <w:pPr>
              <w:pStyle w:val="TAL"/>
              <w:keepNext w:val="0"/>
              <w:rPr>
                <w:rFonts w:eastAsia="맑은 고딕"/>
              </w:rPr>
            </w:pPr>
            <w:r>
              <w:rPr>
                <w:rFonts w:eastAsia="맑은 고딕"/>
              </w:rPr>
              <w:t>Optionally includes a list of TA(s) which specifies the Authorized Time Synchronization Coverage Area in which an AF may request time synchronization services (NOTE 19).</w:t>
            </w:r>
          </w:p>
          <w:p w14:paraId="0457C263" w14:textId="77777777" w:rsidR="00E13DC2" w:rsidRDefault="00E13DC2" w:rsidP="00E13DC2">
            <w:pPr>
              <w:pStyle w:val="TAL"/>
              <w:keepNext w:val="0"/>
              <w:rPr>
                <w:rFonts w:eastAsia="맑은 고딕"/>
              </w:rPr>
            </w:pPr>
          </w:p>
          <w:p w14:paraId="35C91114" w14:textId="77777777" w:rsidR="00E13DC2" w:rsidRDefault="00E13DC2" w:rsidP="00E13DC2">
            <w:pPr>
              <w:pStyle w:val="TAL"/>
              <w:keepNext w:val="0"/>
              <w:rPr>
                <w:rFonts w:eastAsia="맑은 고딕"/>
              </w:rPr>
            </w:pPr>
            <w:r>
              <w:rPr>
                <w:rFonts w:eastAsia="맑은 고딕"/>
              </w:rPr>
              <w:t>Optionally, one or more periods of authorized start and stop times, which indicates the allowed time period during which an AF may request time synchronization services.</w:t>
            </w:r>
          </w:p>
          <w:p w14:paraId="7DA1002F" w14:textId="77777777" w:rsidR="00E13DC2" w:rsidRDefault="00E13DC2" w:rsidP="00E13DC2">
            <w:pPr>
              <w:pStyle w:val="TAL"/>
              <w:keepNext w:val="0"/>
              <w:rPr>
                <w:rFonts w:eastAsia="맑은 고딕"/>
              </w:rPr>
            </w:pPr>
          </w:p>
          <w:p w14:paraId="2490F5B3" w14:textId="77777777" w:rsidR="00E13DC2" w:rsidRDefault="00E13DC2" w:rsidP="00E13DC2">
            <w:pPr>
              <w:pStyle w:val="TAL"/>
              <w:keepNext w:val="0"/>
              <w:rPr>
                <w:rFonts w:eastAsia="맑은 고딕"/>
              </w:rPr>
            </w:pPr>
            <w:r>
              <w:rPr>
                <w:rFonts w:eastAsia="맑은 고딕"/>
              </w:rPr>
              <w:t>Optionally, authorized Uu time synchronization error budget, which indicates the limit the AF may request.</w:t>
            </w:r>
          </w:p>
          <w:p w14:paraId="682E99C9" w14:textId="77777777" w:rsidR="00E13DC2" w:rsidRDefault="00E13DC2" w:rsidP="00E13DC2">
            <w:pPr>
              <w:pStyle w:val="TAL"/>
              <w:keepNext w:val="0"/>
              <w:rPr>
                <w:rFonts w:eastAsia="맑은 고딕"/>
              </w:rPr>
            </w:pPr>
          </w:p>
          <w:p w14:paraId="5ECE91FA" w14:textId="77777777" w:rsidR="00E13DC2" w:rsidRDefault="00E13DC2" w:rsidP="00E13DC2">
            <w:pPr>
              <w:pStyle w:val="TAL"/>
              <w:keepNext w:val="0"/>
              <w:rPr>
                <w:rFonts w:eastAsia="맑은 고딕"/>
              </w:rPr>
            </w:pPr>
            <w:r>
              <w:rPr>
                <w:rFonts w:eastAsia="맑은 고딕"/>
              </w:rPr>
              <w:t>Optionally includes information to determine whether the AF may request</w:t>
            </w:r>
          </w:p>
          <w:p w14:paraId="35C31B7B" w14:textId="77777777" w:rsidR="00E13DC2" w:rsidRDefault="00E13DC2" w:rsidP="00E13DC2">
            <w:pPr>
              <w:pStyle w:val="TAL"/>
              <w:keepNext w:val="0"/>
              <w:ind w:left="318" w:hanging="318"/>
              <w:rPr>
                <w:rFonts w:eastAsia="맑은 고딕"/>
              </w:rPr>
            </w:pPr>
            <w:r>
              <w:rPr>
                <w:rFonts w:eastAsia="맑은 고딕"/>
              </w:rPr>
              <w:t>-</w:t>
            </w:r>
            <w:r>
              <w:rPr>
                <w:rFonts w:eastAsia="맑은 고딕"/>
              </w:rPr>
              <w:tab/>
              <w:t>to provide clock quality metric information to the UE;</w:t>
            </w:r>
          </w:p>
          <w:p w14:paraId="19021A99" w14:textId="77777777" w:rsidR="00E13DC2" w:rsidRDefault="00E13DC2" w:rsidP="00E13DC2">
            <w:pPr>
              <w:pStyle w:val="TAL"/>
              <w:keepNext w:val="0"/>
              <w:ind w:left="318" w:hanging="318"/>
              <w:rPr>
                <w:rFonts w:eastAsia="맑은 고딕"/>
              </w:rPr>
            </w:pPr>
            <w:r>
              <w:rPr>
                <w:rFonts w:eastAsia="맑은 고딕"/>
              </w:rPr>
              <w:t>-</w:t>
            </w:r>
            <w:r>
              <w:rPr>
                <w:rFonts w:eastAsia="맑은 고딕"/>
              </w:rPr>
              <w:tab/>
              <w:t>to provide an acceptable/not acceptable indication to the UE.</w:t>
            </w:r>
          </w:p>
          <w:p w14:paraId="00C31C0E" w14:textId="77777777" w:rsidR="00E13DC2" w:rsidRDefault="00E13DC2" w:rsidP="00E13DC2">
            <w:pPr>
              <w:pStyle w:val="TAL"/>
              <w:keepNext w:val="0"/>
              <w:rPr>
                <w:rFonts w:eastAsia="맑은 고딕"/>
              </w:rPr>
            </w:pPr>
          </w:p>
          <w:p w14:paraId="5817E89A" w14:textId="77777777" w:rsidR="00E13DC2" w:rsidRPr="00140E21" w:rsidRDefault="00E13DC2" w:rsidP="00E13DC2">
            <w:pPr>
              <w:pStyle w:val="TAL"/>
              <w:keepNext w:val="0"/>
              <w:rPr>
                <w:rFonts w:eastAsia="맑은 고딕"/>
              </w:rPr>
            </w:pPr>
            <w:r>
              <w:rPr>
                <w:rFonts w:eastAsia="맑은 고딕"/>
              </w:rPr>
              <w:t>Optionally includes one or more sets of the clock quality acceptance criteria for the UE that the AF may request. Clock quality acceptance criteria may be defined using TSS attributes from Table 5.27.1.12-1 of TS 23.501 [2].</w:t>
            </w:r>
          </w:p>
        </w:tc>
      </w:tr>
      <w:tr w:rsidR="00E13DC2" w:rsidRPr="00140E21" w14:paraId="71CB4222" w14:textId="77777777" w:rsidTr="00943238">
        <w:trPr>
          <w:cantSplit/>
          <w:tblHeader/>
          <w:jc w:val="center"/>
        </w:trPr>
        <w:tc>
          <w:tcPr>
            <w:tcW w:w="1980" w:type="dxa"/>
            <w:tcBorders>
              <w:top w:val="nil"/>
              <w:left w:val="single" w:sz="4" w:space="0" w:color="auto"/>
              <w:bottom w:val="single" w:sz="4" w:space="0" w:color="auto"/>
              <w:right w:val="single" w:sz="4" w:space="0" w:color="auto"/>
            </w:tcBorders>
          </w:tcPr>
          <w:p w14:paraId="3602F6B1" w14:textId="77777777" w:rsidR="00E13DC2" w:rsidRPr="00140E21" w:rsidRDefault="00E13DC2" w:rsidP="00E13DC2">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ABEA770" w14:textId="77777777" w:rsidR="00E13DC2" w:rsidRPr="00140E21" w:rsidRDefault="00E13DC2" w:rsidP="00E13DC2">
            <w:pPr>
              <w:pStyle w:val="TAL"/>
              <w:keepNext w:val="0"/>
              <w:rPr>
                <w:rFonts w:eastAsia="맑은 고딕"/>
              </w:rPr>
            </w:pPr>
            <w:r>
              <w:rPr>
                <w:rFonts w:eastAsia="맑은 고딕"/>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6F2A43EF" w14:textId="77777777" w:rsidR="00E13DC2" w:rsidRDefault="00E13DC2" w:rsidP="00E13DC2">
            <w:pPr>
              <w:pStyle w:val="TAL"/>
              <w:keepNext w:val="0"/>
              <w:rPr>
                <w:rFonts w:eastAsia="맑은 고딕"/>
              </w:rPr>
            </w:pPr>
            <w:r>
              <w:rPr>
                <w:rFonts w:eastAsia="맑은 고딕"/>
              </w:rPr>
              <w:t>Each containing the DNN/S-NSSAI and a reference to a PTP instance configuration pre-configured at the TSCTSF.</w:t>
            </w:r>
          </w:p>
          <w:p w14:paraId="437D1645" w14:textId="77777777" w:rsidR="00E13DC2" w:rsidRDefault="00E13DC2" w:rsidP="00E13DC2">
            <w:pPr>
              <w:pStyle w:val="TAL"/>
              <w:keepNext w:val="0"/>
              <w:rPr>
                <w:rFonts w:eastAsia="맑은 고딕"/>
              </w:rPr>
            </w:pPr>
          </w:p>
          <w:p w14:paraId="30CC2504" w14:textId="77777777" w:rsidR="00E13DC2" w:rsidRDefault="00E13DC2" w:rsidP="00E13DC2">
            <w:pPr>
              <w:pStyle w:val="TAL"/>
              <w:keepNext w:val="0"/>
              <w:rPr>
                <w:rFonts w:eastAsia="맑은 고딕"/>
              </w:rPr>
            </w:pPr>
            <w:r>
              <w:rPr>
                <w:rFonts w:eastAsia="맑은 고딕"/>
              </w:rPr>
              <w:t>Optionally, for each PTP instance configuration, one or more periods of start and stop times defining active times of time synchronization service for the PTP instance.</w:t>
            </w:r>
          </w:p>
          <w:p w14:paraId="22B4DD07" w14:textId="77777777" w:rsidR="00E13DC2" w:rsidRDefault="00E13DC2" w:rsidP="00E13DC2">
            <w:pPr>
              <w:pStyle w:val="TAL"/>
              <w:keepNext w:val="0"/>
              <w:rPr>
                <w:rFonts w:eastAsia="맑은 고딕"/>
              </w:rPr>
            </w:pPr>
          </w:p>
          <w:p w14:paraId="0F900F77" w14:textId="77777777" w:rsidR="00E13DC2" w:rsidRDefault="00E13DC2" w:rsidP="00E13DC2">
            <w:pPr>
              <w:pStyle w:val="TAL"/>
              <w:keepNext w:val="0"/>
              <w:rPr>
                <w:rFonts w:eastAsia="맑은 고딕"/>
              </w:rPr>
            </w:pPr>
            <w:r>
              <w:rPr>
                <w:rFonts w:eastAsia="맑은 고딕"/>
              </w:rPr>
              <w:t>Optionally, for each PTP instance configuration, a Time Synchronization Coverage Area defining a list of TAs where the (g)PTP-based time synchronization is available for the UEs in the PTP instance (NOTE 19).</w:t>
            </w:r>
          </w:p>
          <w:p w14:paraId="24AE0B5E" w14:textId="77777777" w:rsidR="00E13DC2" w:rsidRDefault="00E13DC2" w:rsidP="00E13DC2">
            <w:pPr>
              <w:pStyle w:val="TAL"/>
              <w:keepNext w:val="0"/>
              <w:rPr>
                <w:rFonts w:eastAsia="맑은 고딕"/>
              </w:rPr>
            </w:pPr>
          </w:p>
          <w:p w14:paraId="43F6E566" w14:textId="77777777" w:rsidR="00E13DC2" w:rsidRPr="00140E21" w:rsidRDefault="00E13DC2" w:rsidP="00E13DC2">
            <w:pPr>
              <w:pStyle w:val="TAL"/>
              <w:keepNext w:val="0"/>
              <w:rPr>
                <w:rFonts w:eastAsia="맑은 고딕"/>
              </w:rPr>
            </w:pPr>
            <w:r>
              <w:rPr>
                <w:rFonts w:eastAsia="맑은 고딕"/>
              </w:rPr>
              <w:t>Optionally, for each PTP instance configuration, Uu time synchronization error budget.</w:t>
            </w:r>
          </w:p>
        </w:tc>
      </w:tr>
      <w:tr w:rsidR="00E13DC2" w:rsidRPr="00140E21" w14:paraId="0893F719" w14:textId="77777777" w:rsidTr="00943238">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DB50884" w14:textId="77777777" w:rsidR="00E13DC2" w:rsidRPr="00140E21" w:rsidRDefault="00E13DC2" w:rsidP="00E13DC2">
            <w:pPr>
              <w:pStyle w:val="TAL"/>
              <w:keepNext w:val="0"/>
              <w:rPr>
                <w:rFonts w:eastAsia="SimSun"/>
                <w:lang w:eastAsia="zh-CN"/>
              </w:rPr>
            </w:pPr>
            <w:r>
              <w:rPr>
                <w:rFonts w:eastAsia="SimSun"/>
                <w:lang w:eastAsia="zh-CN"/>
              </w:rPr>
              <w:t>Ranging/Sidelink Positioning Subscription data (see TS 23.586 [88])</w:t>
            </w:r>
          </w:p>
        </w:tc>
        <w:tc>
          <w:tcPr>
            <w:tcW w:w="2811" w:type="dxa"/>
            <w:tcBorders>
              <w:top w:val="single" w:sz="4" w:space="0" w:color="auto"/>
              <w:left w:val="single" w:sz="4" w:space="0" w:color="auto"/>
              <w:bottom w:val="single" w:sz="4" w:space="0" w:color="auto"/>
              <w:right w:val="single" w:sz="4" w:space="0" w:color="auto"/>
            </w:tcBorders>
          </w:tcPr>
          <w:p w14:paraId="451474AA" w14:textId="77777777" w:rsidR="00E13DC2" w:rsidRPr="00140E21" w:rsidRDefault="00E13DC2" w:rsidP="00E13DC2">
            <w:pPr>
              <w:pStyle w:val="TAL"/>
              <w:keepNext w:val="0"/>
              <w:rPr>
                <w:rFonts w:eastAsia="맑은 고딕"/>
              </w:rPr>
            </w:pPr>
            <w:r>
              <w:rPr>
                <w:rFonts w:eastAsia="맑은 고딕"/>
              </w:rPr>
              <w:t>Ranging/SL Positioning Service Authorization</w:t>
            </w:r>
          </w:p>
        </w:tc>
        <w:tc>
          <w:tcPr>
            <w:tcW w:w="4225" w:type="dxa"/>
            <w:tcBorders>
              <w:top w:val="single" w:sz="4" w:space="0" w:color="auto"/>
              <w:left w:val="single" w:sz="4" w:space="0" w:color="auto"/>
              <w:bottom w:val="single" w:sz="4" w:space="0" w:color="auto"/>
              <w:right w:val="single" w:sz="4" w:space="0" w:color="auto"/>
            </w:tcBorders>
          </w:tcPr>
          <w:p w14:paraId="3CCC66E3" w14:textId="77777777" w:rsidR="00E13DC2" w:rsidRPr="00140E21" w:rsidRDefault="00E13DC2" w:rsidP="00E13DC2">
            <w:pPr>
              <w:pStyle w:val="TAL"/>
              <w:keepNext w:val="0"/>
              <w:rPr>
                <w:rFonts w:eastAsia="맑은 고딕"/>
              </w:rPr>
            </w:pPr>
            <w:r>
              <w:rPr>
                <w:rFonts w:eastAsia="맑은 고딕"/>
              </w:rPr>
              <w:t>Indicates whether the UE is authorized to use Ranging/SL Positioning Service.</w:t>
            </w:r>
          </w:p>
        </w:tc>
      </w:tr>
      <w:tr w:rsidR="00E13DC2" w:rsidRPr="00140E21" w14:paraId="23729249" w14:textId="77777777" w:rsidTr="00943238">
        <w:trPr>
          <w:cantSplit/>
          <w:tblHeader/>
          <w:jc w:val="center"/>
        </w:trPr>
        <w:tc>
          <w:tcPr>
            <w:tcW w:w="9016" w:type="dxa"/>
            <w:gridSpan w:val="3"/>
            <w:tcBorders>
              <w:left w:val="single" w:sz="4" w:space="0" w:color="auto"/>
              <w:bottom w:val="single" w:sz="4" w:space="0" w:color="auto"/>
              <w:right w:val="single" w:sz="4" w:space="0" w:color="auto"/>
            </w:tcBorders>
          </w:tcPr>
          <w:p w14:paraId="2F7B2B63" w14:textId="77777777" w:rsidR="00E13DC2" w:rsidRPr="00140E21" w:rsidRDefault="00E13DC2" w:rsidP="00E13DC2">
            <w:pPr>
              <w:pStyle w:val="TAN"/>
              <w:keepNext w:val="0"/>
              <w:rPr>
                <w:rFonts w:eastAsia="맑은 고딕"/>
              </w:rPr>
            </w:pPr>
            <w:r w:rsidRPr="00140E21">
              <w:rPr>
                <w:rFonts w:eastAsia="맑은 고딕"/>
              </w:rPr>
              <w:lastRenderedPageBreak/>
              <w:t>NOTE 1:</w:t>
            </w:r>
            <w:r w:rsidRPr="00140E21">
              <w:rPr>
                <w:rFonts w:eastAsia="맑은 고딕"/>
              </w:rPr>
              <w:tab/>
              <w:t>The Subscribed DNN list can include a wildcard DNN.</w:t>
            </w:r>
          </w:p>
          <w:p w14:paraId="233C3C60" w14:textId="77777777" w:rsidR="00E13DC2" w:rsidRPr="00140E21" w:rsidRDefault="00E13DC2" w:rsidP="00E13DC2">
            <w:pPr>
              <w:pStyle w:val="TAN"/>
              <w:keepNext w:val="0"/>
              <w:rPr>
                <w:rFonts w:eastAsia="맑은 고딕"/>
              </w:rPr>
            </w:pPr>
            <w:r w:rsidRPr="00140E21">
              <w:rPr>
                <w:rFonts w:eastAsia="맑은 고딕"/>
              </w:rPr>
              <w:t>NOTE 2:</w:t>
            </w:r>
            <w:r w:rsidRPr="00140E21">
              <w:rPr>
                <w:rFonts w:eastAsia="맑은 고딕"/>
              </w:rPr>
              <w:tab/>
              <w:t>The default DNN shall not be a wildcard DNN.</w:t>
            </w:r>
          </w:p>
          <w:p w14:paraId="58E4E652" w14:textId="77777777" w:rsidR="00E13DC2" w:rsidRPr="00140E21" w:rsidRDefault="00E13DC2" w:rsidP="00E13DC2">
            <w:pPr>
              <w:pStyle w:val="TAN"/>
              <w:keepNext w:val="0"/>
              <w:rPr>
                <w:rFonts w:eastAsia="맑은 고딕"/>
              </w:rPr>
            </w:pPr>
            <w:r w:rsidRPr="00140E21">
              <w:rPr>
                <w:rFonts w:eastAsia="맑은 고딕"/>
              </w:rPr>
              <w:t>NOTE 3:</w:t>
            </w:r>
            <w:r w:rsidRPr="00140E21">
              <w:rPr>
                <w:rFonts w:eastAsia="맑은 고딕"/>
              </w:rPr>
              <w:tab/>
              <w:t>The Steering of Roaming information and UDM Update Data are protected using the mechanisms defined in TS 33.501 [15].</w:t>
            </w:r>
          </w:p>
          <w:p w14:paraId="6064C183" w14:textId="77777777" w:rsidR="00E13DC2" w:rsidRPr="00140E21" w:rsidRDefault="00E13DC2" w:rsidP="00E13DC2">
            <w:pPr>
              <w:pStyle w:val="TAN"/>
              <w:keepNext w:val="0"/>
              <w:rPr>
                <w:rFonts w:eastAsia="맑은 고딕"/>
              </w:rPr>
            </w:pPr>
            <w:r w:rsidRPr="00140E21">
              <w:rPr>
                <w:rFonts w:eastAsia="맑은 고딕"/>
              </w:rPr>
              <w:t>NOTE 4:</w:t>
            </w:r>
            <w:r w:rsidRPr="00140E21">
              <w:rPr>
                <w:rFonts w:eastAsia="맑은 고딕"/>
              </w:rPr>
              <w:tab/>
            </w:r>
            <w:r>
              <w:rPr>
                <w:rFonts w:eastAsia="맑은 고딕"/>
              </w:rPr>
              <w:t xml:space="preserve">Framed Route information and </w:t>
            </w:r>
            <w:r w:rsidRPr="00140E21">
              <w:rPr>
                <w:rFonts w:eastAsia="맑은 고딕"/>
              </w:rPr>
              <w:t>Frame</w:t>
            </w:r>
            <w:r>
              <w:rPr>
                <w:rFonts w:eastAsia="맑은 고딕"/>
              </w:rPr>
              <w:t>d</w:t>
            </w:r>
            <w:r w:rsidRPr="00140E21">
              <w:rPr>
                <w:rFonts w:eastAsia="맑은 고딕"/>
              </w:rPr>
              <w:t xml:space="preserve"> Route(s) are defined in TS 23.501 [2</w:t>
            </w:r>
            <w:r>
              <w:rPr>
                <w:rFonts w:eastAsia="맑은 고딕"/>
              </w:rPr>
              <w:t>]</w:t>
            </w:r>
            <w:r w:rsidRPr="00140E21">
              <w:rPr>
                <w:rFonts w:eastAsia="맑은 고딕"/>
              </w:rPr>
              <w:t>.</w:t>
            </w:r>
          </w:p>
          <w:p w14:paraId="1460A3BF" w14:textId="77777777" w:rsidR="00E13DC2" w:rsidRDefault="00E13DC2" w:rsidP="00E13DC2">
            <w:pPr>
              <w:pStyle w:val="TAN"/>
              <w:keepNext w:val="0"/>
              <w:rPr>
                <w:rFonts w:eastAsia="맑은 고딕"/>
              </w:rPr>
            </w:pPr>
            <w:r w:rsidRPr="00140E21">
              <w:rPr>
                <w:rFonts w:eastAsia="맑은 고딕"/>
              </w:rPr>
              <w:t>NOTE 5:</w:t>
            </w:r>
            <w:r w:rsidRPr="00140E21">
              <w:rPr>
                <w:rFonts w:eastAsia="맑은 고딕"/>
              </w:rPr>
              <w:tab/>
              <w:t>Depending on the scenario PGW-C FQDN may be for S5/S8, or for S2b (ePDG case).</w:t>
            </w:r>
          </w:p>
          <w:p w14:paraId="5A76921A" w14:textId="77777777" w:rsidR="00E13DC2" w:rsidRDefault="00E13DC2" w:rsidP="00E13DC2">
            <w:pPr>
              <w:pStyle w:val="TAN"/>
              <w:keepNext w:val="0"/>
              <w:rPr>
                <w:rFonts w:eastAsia="맑은 고딕"/>
              </w:rPr>
            </w:pPr>
            <w:r w:rsidRPr="00140E21">
              <w:rPr>
                <w:rFonts w:eastAsia="맑은 고딕"/>
              </w:rPr>
              <w:t>NOTE </w:t>
            </w:r>
            <w:r>
              <w:rPr>
                <w:rFonts w:eastAsia="맑은 고딕"/>
              </w:rPr>
              <w:t>6</w:t>
            </w:r>
            <w:r w:rsidRPr="00140E21">
              <w:rPr>
                <w:rFonts w:eastAsia="맑은 고딕"/>
              </w:rPr>
              <w:t>:</w:t>
            </w:r>
            <w:r w:rsidRPr="00140E21">
              <w:rPr>
                <w:rFonts w:eastAsia="맑은 고딕"/>
              </w:rPr>
              <w:tab/>
            </w:r>
            <w:r>
              <w:rPr>
                <w:rFonts w:eastAsia="맑은 고딕"/>
              </w:rPr>
              <w:t>The Allowed PDU Session Types configured for a DNN which supports interworking with EPC should contain only the PDU Session Type corresponding to the PDN Type configured in the APN that corresponds to the DNN.</w:t>
            </w:r>
          </w:p>
          <w:p w14:paraId="11CFE6BC" w14:textId="77777777" w:rsidR="00E13DC2" w:rsidRDefault="00E13DC2" w:rsidP="00E13DC2">
            <w:pPr>
              <w:pStyle w:val="TAN"/>
              <w:keepNext w:val="0"/>
              <w:rPr>
                <w:rFonts w:eastAsia="맑은 고딕"/>
              </w:rPr>
            </w:pPr>
            <w:r w:rsidRPr="00140E21">
              <w:rPr>
                <w:rFonts w:eastAsia="맑은 고딕"/>
              </w:rPr>
              <w:t>NOTE </w:t>
            </w:r>
            <w:r>
              <w:rPr>
                <w:rFonts w:eastAsia="맑은 고딕"/>
              </w:rPr>
              <w:t>7</w:t>
            </w:r>
            <w:r w:rsidRPr="00140E21">
              <w:rPr>
                <w:rFonts w:eastAsia="맑은 고딕"/>
              </w:rPr>
              <w:t>:</w:t>
            </w:r>
            <w:r w:rsidRPr="00140E21">
              <w:rPr>
                <w:rFonts w:eastAsia="맑은 고딕"/>
              </w:rPr>
              <w:tab/>
            </w:r>
            <w:r>
              <w:rPr>
                <w:rFonts w:eastAsia="맑은 고딕"/>
              </w:rPr>
              <w:t>Providing a list of NF types or a list of NF sets may be more appropriate for some deployments, e.g. in highly dynamic NF lifecycle management deployments.</w:t>
            </w:r>
          </w:p>
          <w:p w14:paraId="6FD3745D" w14:textId="77777777" w:rsidR="00E13DC2" w:rsidRDefault="00E13DC2" w:rsidP="00E13DC2">
            <w:pPr>
              <w:pStyle w:val="TAN"/>
              <w:keepNext w:val="0"/>
              <w:rPr>
                <w:rFonts w:eastAsia="맑은 고딕"/>
              </w:rPr>
            </w:pPr>
            <w:r>
              <w:rPr>
                <w:rFonts w:eastAsia="맑은 고딕"/>
              </w:rPr>
              <w:t>NOTE 8:</w:t>
            </w:r>
            <w:r>
              <w:rPr>
                <w:rFonts w:eastAsia="맑은 고딕"/>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1E240B39" w14:textId="77777777" w:rsidR="00E13DC2" w:rsidRDefault="00E13DC2" w:rsidP="00E13DC2">
            <w:pPr>
              <w:pStyle w:val="TAN"/>
              <w:keepNext w:val="0"/>
              <w:rPr>
                <w:rFonts w:eastAsia="맑은 고딕"/>
              </w:rPr>
            </w:pPr>
            <w:r>
              <w:rPr>
                <w:rFonts w:eastAsia="맑은 고딕"/>
              </w:rPr>
              <w:t>NOTE 9:</w:t>
            </w:r>
            <w:r>
              <w:rPr>
                <w:rFonts w:eastAsia="맑은 고딕"/>
              </w:rPr>
              <w:tab/>
              <w:t>When multiple GPSIs are included in the GPSI list, any GPSI in the list can be used in NSSAA procedures.</w:t>
            </w:r>
          </w:p>
          <w:p w14:paraId="67CF51DC" w14:textId="77777777" w:rsidR="00E13DC2" w:rsidRDefault="00E13DC2" w:rsidP="00E13DC2">
            <w:pPr>
              <w:pStyle w:val="TAN"/>
              <w:keepNext w:val="0"/>
              <w:rPr>
                <w:rFonts w:eastAsia="맑은 고딕"/>
              </w:rPr>
            </w:pPr>
            <w:r>
              <w:rPr>
                <w:rFonts w:eastAsia="맑은 고딕"/>
              </w:rPr>
              <w:t>NOTE 10:</w:t>
            </w:r>
            <w:r>
              <w:rPr>
                <w:rFonts w:eastAsia="맑은 고딕"/>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1784620E" w14:textId="77777777" w:rsidR="00E13DC2" w:rsidRDefault="00E13DC2" w:rsidP="00E13DC2">
            <w:pPr>
              <w:pStyle w:val="TAN"/>
              <w:keepNext w:val="0"/>
              <w:rPr>
                <w:rFonts w:eastAsia="맑은 고딕"/>
              </w:rPr>
            </w:pPr>
            <w:r>
              <w:rPr>
                <w:rFonts w:eastAsia="맑은 고딕"/>
              </w:rPr>
              <w:t>NOTE 11:</w:t>
            </w:r>
            <w:r>
              <w:rPr>
                <w:rFonts w:eastAsia="맑은 고딕"/>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4CB27399" w14:textId="77777777" w:rsidR="00E13DC2" w:rsidRDefault="00E13DC2" w:rsidP="00E13DC2">
            <w:pPr>
              <w:pStyle w:val="TAN"/>
              <w:keepNext w:val="0"/>
              <w:rPr>
                <w:rFonts w:eastAsia="맑은 고딕"/>
              </w:rPr>
            </w:pPr>
            <w:r>
              <w:rPr>
                <w:rFonts w:eastAsia="맑은 고딕"/>
              </w:rPr>
              <w:t>NOTE 12:</w:t>
            </w:r>
            <w:r>
              <w:rPr>
                <w:rFonts w:eastAsia="맑은 고딕"/>
              </w:rPr>
              <w:tab/>
              <w:t>The Default S-NSSAIs (if more than one is present) are associated with common NSSRG values if NSSRG information is present. At least one Default S-NSSAI shall be present in a subscription including NSSRG information.</w:t>
            </w:r>
          </w:p>
          <w:p w14:paraId="75099D7B" w14:textId="77777777" w:rsidR="00E13DC2" w:rsidRDefault="00E13DC2" w:rsidP="00E13DC2">
            <w:pPr>
              <w:pStyle w:val="TAN"/>
              <w:keepNext w:val="0"/>
              <w:rPr>
                <w:rFonts w:eastAsia="맑은 고딕"/>
              </w:rPr>
            </w:pPr>
            <w:r>
              <w:rPr>
                <w:rFonts w:eastAsia="맑은 고딕"/>
              </w:rPr>
              <w:t>NOTE 13:</w:t>
            </w:r>
            <w:r>
              <w:rPr>
                <w:rFonts w:eastAsia="맑은 고딕"/>
              </w:rPr>
              <w:tab/>
              <w:t>When UUAA is performed in the AMF (as in clause 5.2.2 of TS 23.256 [80]) and UUAA-MM status is FAILED or PENDING, the AMF shall reject PDU session establishment requests from the UE for a DNN that is subject to aerial services.</w:t>
            </w:r>
          </w:p>
          <w:p w14:paraId="0CEB5CEA" w14:textId="77777777" w:rsidR="00E13DC2" w:rsidRDefault="00E13DC2" w:rsidP="00E13DC2">
            <w:pPr>
              <w:pStyle w:val="TAN"/>
              <w:keepNext w:val="0"/>
              <w:rPr>
                <w:rFonts w:eastAsia="맑은 고딕"/>
              </w:rPr>
            </w:pPr>
            <w:r>
              <w:rPr>
                <w:rFonts w:eastAsia="맑은 고딕"/>
              </w:rPr>
              <w:t>NOTE 14:</w:t>
            </w:r>
            <w:r>
              <w:rPr>
                <w:rFonts w:eastAsia="맑은 고딕"/>
              </w:rPr>
              <w:tab/>
              <w:t>For a DNN in S-NSSAI either a DN-AAA based secondary authentication, or an API based secondary authentication can be configured. When API based authentication of the PDU session is required, Secondary authentication indication shall not be present.</w:t>
            </w:r>
          </w:p>
          <w:p w14:paraId="3C583FC5" w14:textId="77777777" w:rsidR="00E13DC2" w:rsidRDefault="00E13DC2" w:rsidP="00E13DC2">
            <w:pPr>
              <w:pStyle w:val="TAN"/>
              <w:keepNext w:val="0"/>
              <w:rPr>
                <w:rFonts w:eastAsia="맑은 고딕"/>
              </w:rPr>
            </w:pPr>
            <w:r>
              <w:rPr>
                <w:rFonts w:eastAsia="맑은 고딕"/>
              </w:rPr>
              <w:t>NOTE 15:</w:t>
            </w:r>
            <w:r>
              <w:rPr>
                <w:rFonts w:eastAsia="맑은 고딕"/>
              </w:rPr>
              <w:tab/>
              <w:t>A GPSI may be associated with Application Port ID, MTC Provider Information and/or AF Identifier.</w:t>
            </w:r>
          </w:p>
          <w:p w14:paraId="20933C57" w14:textId="77777777" w:rsidR="00E13DC2" w:rsidRDefault="00E13DC2" w:rsidP="00E13DC2">
            <w:pPr>
              <w:pStyle w:val="TAN"/>
              <w:keepNext w:val="0"/>
              <w:rPr>
                <w:rFonts w:eastAsia="맑은 고딕"/>
              </w:rPr>
            </w:pPr>
            <w:r>
              <w:rPr>
                <w:rFonts w:eastAsia="맑은 고딕"/>
              </w:rPr>
              <w:t>NOTE 16:</w:t>
            </w:r>
            <w:r>
              <w:rPr>
                <w:rFonts w:eastAsia="맑은 고딕"/>
              </w:rPr>
              <w:tab/>
              <w:t>For non-roaming UE (e.g. accessing SNPN with CH credentials), LBO roaming information does not apply.</w:t>
            </w:r>
          </w:p>
          <w:p w14:paraId="4B7E8BEE" w14:textId="77777777" w:rsidR="00E13DC2" w:rsidRDefault="00E13DC2" w:rsidP="00E13DC2">
            <w:pPr>
              <w:pStyle w:val="TAN"/>
              <w:keepNext w:val="0"/>
              <w:rPr>
                <w:rFonts w:eastAsia="맑은 고딕"/>
              </w:rPr>
            </w:pPr>
            <w:r>
              <w:rPr>
                <w:rFonts w:eastAsia="맑은 고딕"/>
              </w:rPr>
              <w:t>NOTE 17:</w:t>
            </w:r>
            <w:r>
              <w:rPr>
                <w:rFonts w:eastAsia="맑은 고딕"/>
              </w:rPr>
              <w:tab/>
              <w:t>This information applies only for HR PDU Session.</w:t>
            </w:r>
          </w:p>
          <w:p w14:paraId="50CAF763" w14:textId="77777777" w:rsidR="00E13DC2" w:rsidRDefault="00E13DC2" w:rsidP="00E13DC2">
            <w:pPr>
              <w:pStyle w:val="TAN"/>
              <w:keepNext w:val="0"/>
              <w:rPr>
                <w:rFonts w:eastAsia="맑은 고딕"/>
              </w:rPr>
            </w:pPr>
            <w:r>
              <w:rPr>
                <w:rFonts w:eastAsia="맑은 고딕"/>
              </w:rPr>
              <w:t>NOTE 18:</w:t>
            </w:r>
            <w:r>
              <w:rPr>
                <w:rFonts w:eastAsia="맑은 고딕"/>
              </w:rPr>
              <w:tab/>
              <w:t>This information is only valid for the current serving network. When Session Breakout for HR Session is authorized, usage of corresponding EAS Deployment Information and AF traffic influence in VPLMN is also authorized.</w:t>
            </w:r>
          </w:p>
          <w:p w14:paraId="15816736" w14:textId="77777777" w:rsidR="00E13DC2" w:rsidRDefault="00E13DC2" w:rsidP="00E13DC2">
            <w:pPr>
              <w:pStyle w:val="TAN"/>
              <w:keepNext w:val="0"/>
              <w:rPr>
                <w:rFonts w:eastAsia="맑은 고딕"/>
              </w:rPr>
            </w:pPr>
            <w:r>
              <w:rPr>
                <w:rFonts w:eastAsia="맑은 고딕"/>
              </w:rPr>
              <w:t>NOTE 19:</w:t>
            </w:r>
            <w:r>
              <w:rPr>
                <w:rFonts w:eastAsia="맑은 고딕"/>
              </w:rPr>
              <w:tab/>
              <w:t>The subscribed Time Synchronization Coverage Area shall be inside of the Allowed Areas as per UE's service area restriction.</w:t>
            </w:r>
          </w:p>
          <w:p w14:paraId="206138B8" w14:textId="77777777" w:rsidR="00E13DC2" w:rsidRDefault="00E13DC2" w:rsidP="00E13DC2">
            <w:pPr>
              <w:pStyle w:val="TAN"/>
              <w:keepNext w:val="0"/>
              <w:rPr>
                <w:rFonts w:eastAsia="맑은 고딕"/>
              </w:rPr>
            </w:pPr>
            <w:r>
              <w:rPr>
                <w:rFonts w:eastAsia="맑은 고딕"/>
              </w:rPr>
              <w:t>NOTE 20:</w:t>
            </w:r>
            <w:r>
              <w:rPr>
                <w:rFonts w:eastAsia="맑은 고딕"/>
              </w:rPr>
              <w:tab/>
              <w:t>For roaming UE in a visited PLMN, the corresponding PLMN ID is provided with Edge Configuration Server (ECS) Address Configuration Information.</w:t>
            </w:r>
          </w:p>
          <w:p w14:paraId="4CC9A3DD" w14:textId="77777777" w:rsidR="00E13DC2" w:rsidRDefault="00E13DC2" w:rsidP="00E13DC2">
            <w:pPr>
              <w:pStyle w:val="TAN"/>
              <w:keepNext w:val="0"/>
              <w:rPr>
                <w:rFonts w:eastAsia="맑은 고딕"/>
              </w:rPr>
            </w:pPr>
            <w:r>
              <w:rPr>
                <w:rFonts w:eastAsia="맑은 고딕"/>
              </w:rPr>
              <w:t>NOTE 21:</w:t>
            </w:r>
            <w:r>
              <w:rPr>
                <w:rFonts w:eastAsia="맑은 고딕"/>
              </w:rPr>
              <w:tab/>
              <w:t>The entries in the Credentials Holder controlled prioritized lists of preferred SNPNs and GINs for accessing Localized Services are associated with a time validity information and optionally a location validity information indicating the conditions allowing the UE to access to localized services in the SNPN or/and location assistance information used to aid the UE where to search for the SNPN as specified in clause 5.30.2.3 of TS 23.501 [2].</w:t>
            </w:r>
          </w:p>
          <w:p w14:paraId="6EA037E3" w14:textId="77777777" w:rsidR="00E13DC2" w:rsidRDefault="00E13DC2" w:rsidP="00E13DC2">
            <w:pPr>
              <w:pStyle w:val="TAN"/>
              <w:keepNext w:val="0"/>
              <w:rPr>
                <w:rFonts w:eastAsia="맑은 고딕"/>
              </w:rPr>
            </w:pPr>
            <w:r>
              <w:rPr>
                <w:rFonts w:eastAsia="맑은 고딕"/>
              </w:rPr>
              <w:t>NOTE 22:</w:t>
            </w:r>
            <w:r>
              <w:rPr>
                <w:rFonts w:eastAsia="맑은 고딕"/>
              </w:rPr>
              <w:tab/>
              <w:t>Only for an S-NSSAI dedicated to a single AF is associated with Slice Usage Policy information. For roaming UE, refer to clause 5.15.15.1 of TS 23.501 [2] for the Slice Usage Policy.</w:t>
            </w:r>
          </w:p>
          <w:p w14:paraId="138D012B" w14:textId="585A0D32" w:rsidR="00A01673" w:rsidRPr="00140E21" w:rsidRDefault="00E13DC2" w:rsidP="000A5241">
            <w:pPr>
              <w:pStyle w:val="TAN"/>
              <w:keepNext w:val="0"/>
              <w:rPr>
                <w:rFonts w:eastAsia="맑은 고딕"/>
              </w:rPr>
            </w:pPr>
            <w:r>
              <w:rPr>
                <w:rFonts w:eastAsia="맑은 고딕"/>
              </w:rPr>
              <w:t>NOTE 23:</w:t>
            </w:r>
            <w:r>
              <w:rPr>
                <w:rFonts w:eastAsia="맑은 고딕"/>
              </w:rPr>
              <w:tab/>
              <w:t>Packet inspection and operator configurable parameters for UPF as specified in clause 5.8.2.21 of TS 23.501 [2] are the required and/or preferred UPF functionalities for the PDU Session.</w:t>
            </w:r>
          </w:p>
        </w:tc>
      </w:tr>
    </w:tbl>
    <w:p w14:paraId="7D62AED1" w14:textId="77777777" w:rsidR="00E13DC2" w:rsidRPr="00140E21" w:rsidRDefault="00E13DC2" w:rsidP="00E13DC2">
      <w:pPr>
        <w:pStyle w:val="FP"/>
        <w:rPr>
          <w:rFonts w:eastAsia="맑은 고딕"/>
          <w:lang w:eastAsia="zh-CN"/>
        </w:rPr>
      </w:pPr>
    </w:p>
    <w:p w14:paraId="4DD97FE3" w14:textId="77777777" w:rsidR="00E13DC2" w:rsidRPr="00140E21" w:rsidRDefault="00E13DC2" w:rsidP="00E13DC2">
      <w:pPr>
        <w:pStyle w:val="TH"/>
        <w:rPr>
          <w:rFonts w:eastAsia="맑은 고딕"/>
        </w:rPr>
      </w:pPr>
      <w:bookmarkStart w:id="166" w:name="_CRTable5_2_3_3_12"/>
      <w:r w:rsidRPr="00140E21">
        <w:rPr>
          <w:rFonts w:eastAsia="맑은 고딕"/>
        </w:rPr>
        <w:t xml:space="preserve">Table </w:t>
      </w:r>
      <w:bookmarkEnd w:id="166"/>
      <w:r w:rsidRPr="00140E21">
        <w:rPr>
          <w:rFonts w:eastAsia="맑은 고딕"/>
        </w:rPr>
        <w:t>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E13DC2" w:rsidRPr="00140E21" w14:paraId="0B817E42" w14:textId="77777777" w:rsidTr="00943238">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2C0BF9F6" w14:textId="77777777" w:rsidR="00E13DC2" w:rsidRPr="00140E21" w:rsidRDefault="00E13DC2" w:rsidP="00943238">
            <w:pPr>
              <w:pStyle w:val="TAH"/>
              <w:rPr>
                <w:rFonts w:eastAsia="맑은 고딕"/>
              </w:rPr>
            </w:pPr>
            <w:r w:rsidRPr="00140E21">
              <w:rPr>
                <w:rFonts w:eastAsia="맑은 고딕"/>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62812BAE" w14:textId="77777777" w:rsidR="00E13DC2" w:rsidRPr="00140E21" w:rsidRDefault="00E13DC2" w:rsidP="00943238">
            <w:pPr>
              <w:pStyle w:val="TAH"/>
              <w:rPr>
                <w:rFonts w:eastAsia="맑은 고딕"/>
              </w:rPr>
            </w:pPr>
            <w:r w:rsidRPr="00140E21">
              <w:rPr>
                <w:rFonts w:eastAsia="맑은 고딕"/>
              </w:rPr>
              <w:t>Field</w:t>
            </w:r>
          </w:p>
        </w:tc>
        <w:tc>
          <w:tcPr>
            <w:tcW w:w="4225" w:type="dxa"/>
            <w:tcBorders>
              <w:top w:val="single" w:sz="4" w:space="0" w:color="auto"/>
              <w:left w:val="single" w:sz="4" w:space="0" w:color="auto"/>
              <w:bottom w:val="single" w:sz="4" w:space="0" w:color="auto"/>
              <w:right w:val="single" w:sz="4" w:space="0" w:color="auto"/>
            </w:tcBorders>
            <w:hideMark/>
          </w:tcPr>
          <w:p w14:paraId="10759FD6" w14:textId="77777777" w:rsidR="00E13DC2" w:rsidRPr="00140E21" w:rsidRDefault="00E13DC2" w:rsidP="00943238">
            <w:pPr>
              <w:pStyle w:val="TAH"/>
              <w:rPr>
                <w:rFonts w:eastAsia="맑은 고딕"/>
              </w:rPr>
            </w:pPr>
            <w:r w:rsidRPr="00140E21">
              <w:rPr>
                <w:rFonts w:eastAsia="맑은 고딕"/>
              </w:rPr>
              <w:t>Description</w:t>
            </w:r>
          </w:p>
        </w:tc>
      </w:tr>
      <w:tr w:rsidR="00E13DC2" w:rsidRPr="00140E21" w14:paraId="58B1E6AA" w14:textId="77777777" w:rsidTr="00943238">
        <w:trPr>
          <w:cantSplit/>
          <w:jc w:val="center"/>
        </w:trPr>
        <w:tc>
          <w:tcPr>
            <w:tcW w:w="2297" w:type="dxa"/>
            <w:tcBorders>
              <w:top w:val="single" w:sz="4" w:space="0" w:color="auto"/>
              <w:left w:val="single" w:sz="4" w:space="0" w:color="auto"/>
              <w:bottom w:val="nil"/>
              <w:right w:val="single" w:sz="4" w:space="0" w:color="auto"/>
            </w:tcBorders>
            <w:hideMark/>
          </w:tcPr>
          <w:p w14:paraId="01D54F38" w14:textId="77777777" w:rsidR="00E13DC2" w:rsidRPr="00140E21" w:rsidRDefault="00E13DC2" w:rsidP="00943238">
            <w:pPr>
              <w:pStyle w:val="TAL"/>
              <w:rPr>
                <w:lang w:eastAsia="zh-CN"/>
              </w:rPr>
            </w:pPr>
          </w:p>
          <w:p w14:paraId="6F4CD562" w14:textId="77777777" w:rsidR="00E13DC2" w:rsidRPr="00140E21" w:rsidRDefault="00E13DC2" w:rsidP="00943238">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71A2F9BA" w14:textId="77777777" w:rsidR="00E13DC2" w:rsidRPr="00140E21" w:rsidRDefault="00E13DC2" w:rsidP="00943238">
            <w:pPr>
              <w:pStyle w:val="TAL"/>
              <w:rPr>
                <w:rFonts w:eastAsia="맑은 고딕"/>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14533F59" w14:textId="77777777" w:rsidR="00E13DC2" w:rsidRPr="00140E21" w:rsidRDefault="00E13DC2" w:rsidP="00943238">
            <w:pPr>
              <w:pStyle w:val="TAL"/>
              <w:rPr>
                <w:rFonts w:eastAsia="맑은 고딕"/>
              </w:rPr>
            </w:pPr>
            <w:r w:rsidRPr="00140E21">
              <w:t>Identifies external group of UEs</w:t>
            </w:r>
            <w:r w:rsidRPr="00140E21">
              <w:rPr>
                <w:lang w:eastAsia="zh-CN"/>
              </w:rPr>
              <w:t xml:space="preserve"> that the UE belongs to as defined in TS 23.682 [23]</w:t>
            </w:r>
            <w:r>
              <w:rPr>
                <w:lang w:eastAsia="zh-CN"/>
              </w:rPr>
              <w:t>.</w:t>
            </w:r>
          </w:p>
        </w:tc>
      </w:tr>
      <w:tr w:rsidR="00E13DC2" w:rsidRPr="00140E21" w14:paraId="69B8F06F" w14:textId="77777777" w:rsidTr="00943238">
        <w:trPr>
          <w:cantSplit/>
          <w:jc w:val="center"/>
        </w:trPr>
        <w:tc>
          <w:tcPr>
            <w:tcW w:w="0" w:type="auto"/>
            <w:tcBorders>
              <w:top w:val="nil"/>
              <w:left w:val="single" w:sz="4" w:space="0" w:color="auto"/>
              <w:bottom w:val="nil"/>
              <w:right w:val="single" w:sz="4" w:space="0" w:color="auto"/>
            </w:tcBorders>
            <w:vAlign w:val="center"/>
            <w:hideMark/>
          </w:tcPr>
          <w:p w14:paraId="3BEADD7A" w14:textId="77777777" w:rsidR="00E13DC2" w:rsidRPr="00140E21" w:rsidRDefault="00E13DC2" w:rsidP="00943238">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3C3F635E" w14:textId="77777777" w:rsidR="00E13DC2" w:rsidRPr="00140E21" w:rsidRDefault="00E13DC2" w:rsidP="00943238">
            <w:pPr>
              <w:pStyle w:val="TAL"/>
              <w:rPr>
                <w:rFonts w:eastAsia="맑은 고딕"/>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66D3E304" w14:textId="77777777" w:rsidR="00E13DC2" w:rsidRPr="00140E21" w:rsidRDefault="00E13DC2" w:rsidP="00943238">
            <w:pPr>
              <w:pStyle w:val="TAL"/>
              <w:rPr>
                <w:rFonts w:eastAsia="맑은 고딕"/>
              </w:rPr>
            </w:pPr>
            <w:r w:rsidRPr="00140E21">
              <w:t>Identifies internal group of UEs</w:t>
            </w:r>
            <w:r w:rsidRPr="00140E21">
              <w:rPr>
                <w:lang w:eastAsia="zh-CN"/>
              </w:rPr>
              <w:t xml:space="preserve"> that the UE belongs to as defined in TS 23.501 [2]</w:t>
            </w:r>
            <w:r>
              <w:rPr>
                <w:lang w:eastAsia="zh-CN"/>
              </w:rPr>
              <w:t>.</w:t>
            </w:r>
          </w:p>
        </w:tc>
      </w:tr>
      <w:tr w:rsidR="00E13DC2" w:rsidRPr="00140E21" w14:paraId="6CF79F21" w14:textId="77777777" w:rsidTr="00943238">
        <w:trPr>
          <w:cantSplit/>
          <w:jc w:val="center"/>
        </w:trPr>
        <w:tc>
          <w:tcPr>
            <w:tcW w:w="0" w:type="auto"/>
            <w:tcBorders>
              <w:top w:val="nil"/>
              <w:left w:val="single" w:sz="4" w:space="0" w:color="auto"/>
              <w:bottom w:val="single" w:sz="4" w:space="0" w:color="auto"/>
              <w:right w:val="single" w:sz="4" w:space="0" w:color="auto"/>
            </w:tcBorders>
            <w:vAlign w:val="center"/>
            <w:hideMark/>
          </w:tcPr>
          <w:p w14:paraId="76ECC64F" w14:textId="77777777" w:rsidR="00E13DC2" w:rsidRPr="00140E21" w:rsidRDefault="00E13DC2" w:rsidP="00943238">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7480CBCB" w14:textId="77777777" w:rsidR="00E13DC2" w:rsidRPr="00140E21" w:rsidRDefault="00E13DC2" w:rsidP="00943238">
            <w:pPr>
              <w:pStyle w:val="TAL"/>
              <w:rPr>
                <w:rFonts w:eastAsia="맑은 고딕"/>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0C1717C5" w14:textId="77777777" w:rsidR="00E13DC2" w:rsidRPr="00140E21" w:rsidRDefault="00E13DC2" w:rsidP="00943238">
            <w:pPr>
              <w:pStyle w:val="TAL"/>
              <w:rPr>
                <w:rFonts w:eastAsia="맑은 고딕"/>
              </w:rPr>
            </w:pPr>
            <w:r w:rsidRPr="00140E21">
              <w:rPr>
                <w:rFonts w:eastAsia="맑은 고딕"/>
              </w:rPr>
              <w:t>Corresponding SUPI list for input External Group Identifier</w:t>
            </w:r>
            <w:r>
              <w:rPr>
                <w:rFonts w:eastAsia="맑은 고딕"/>
              </w:rPr>
              <w:t>.</w:t>
            </w:r>
          </w:p>
        </w:tc>
      </w:tr>
      <w:tr w:rsidR="00E13DC2" w:rsidRPr="00140E21" w14:paraId="5E8D8332" w14:textId="77777777" w:rsidTr="00943238">
        <w:trPr>
          <w:cantSplit/>
          <w:jc w:val="center"/>
        </w:trPr>
        <w:tc>
          <w:tcPr>
            <w:tcW w:w="2297" w:type="dxa"/>
            <w:tcBorders>
              <w:top w:val="single" w:sz="4" w:space="0" w:color="auto"/>
              <w:left w:val="single" w:sz="4" w:space="0" w:color="auto"/>
              <w:bottom w:val="nil"/>
              <w:right w:val="single" w:sz="4" w:space="0" w:color="auto"/>
            </w:tcBorders>
          </w:tcPr>
          <w:p w14:paraId="72A0A886" w14:textId="77777777" w:rsidR="00E13DC2" w:rsidRPr="00140E21" w:rsidRDefault="00E13DC2" w:rsidP="00943238">
            <w:pPr>
              <w:pStyle w:val="TAL"/>
              <w:rPr>
                <w:lang w:eastAsia="zh-CN"/>
              </w:rPr>
            </w:pPr>
          </w:p>
          <w:p w14:paraId="186E207B" w14:textId="77777777" w:rsidR="00E13DC2" w:rsidRDefault="00E13DC2" w:rsidP="00943238">
            <w:pPr>
              <w:pStyle w:val="TAL"/>
              <w:rPr>
                <w:lang w:eastAsia="zh-CN"/>
              </w:rPr>
            </w:pPr>
            <w:r w:rsidRPr="00140E21">
              <w:rPr>
                <w:lang w:eastAsia="zh-CN"/>
              </w:rPr>
              <w:t>Group Data</w:t>
            </w:r>
          </w:p>
          <w:p w14:paraId="53E0D5A4" w14:textId="77777777" w:rsidR="00E13DC2" w:rsidRPr="00140E21" w:rsidRDefault="00E13DC2" w:rsidP="00943238">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7370CEF0" w14:textId="77777777" w:rsidR="00E13DC2" w:rsidRPr="00140E21" w:rsidRDefault="00E13DC2" w:rsidP="00943238">
            <w:pPr>
              <w:pStyle w:val="TAL"/>
              <w:rPr>
                <w:rFonts w:eastAsia="맑은 고딕"/>
              </w:rPr>
            </w:pPr>
            <w:r>
              <w:rPr>
                <w:rFonts w:eastAsia="맑은 고딕"/>
              </w:rPr>
              <w:t xml:space="preserve">Internal </w:t>
            </w:r>
            <w:r w:rsidRPr="00140E21">
              <w:rPr>
                <w:rFonts w:eastAsia="맑은 고딕"/>
              </w:rPr>
              <w:t>Group Identifier</w:t>
            </w:r>
          </w:p>
        </w:tc>
        <w:tc>
          <w:tcPr>
            <w:tcW w:w="4225" w:type="dxa"/>
            <w:tcBorders>
              <w:top w:val="single" w:sz="4" w:space="0" w:color="auto"/>
              <w:left w:val="single" w:sz="4" w:space="0" w:color="auto"/>
              <w:bottom w:val="single" w:sz="4" w:space="0" w:color="auto"/>
              <w:right w:val="single" w:sz="4" w:space="0" w:color="auto"/>
            </w:tcBorders>
          </w:tcPr>
          <w:p w14:paraId="49BFCFA3" w14:textId="77777777" w:rsidR="00E13DC2" w:rsidRPr="00140E21" w:rsidRDefault="00E13DC2" w:rsidP="00943238">
            <w:pPr>
              <w:pStyle w:val="TAL"/>
              <w:rPr>
                <w:rFonts w:eastAsia="맑은 고딕"/>
              </w:rPr>
            </w:pPr>
            <w:r w:rsidRPr="00140E21">
              <w:rPr>
                <w:rFonts w:eastAsia="맑은 고딕"/>
              </w:rPr>
              <w:t>I</w:t>
            </w:r>
            <w:r>
              <w:rPr>
                <w:rFonts w:eastAsia="맑은 고딕"/>
              </w:rPr>
              <w:t>nternal i</w:t>
            </w:r>
            <w:r w:rsidRPr="00140E21">
              <w:rPr>
                <w:rFonts w:eastAsia="맑은 고딕"/>
              </w:rPr>
              <w:t>dentifie</w:t>
            </w:r>
            <w:r>
              <w:rPr>
                <w:rFonts w:eastAsia="맑은 고딕"/>
              </w:rPr>
              <w:t>r</w:t>
            </w:r>
            <w:r w:rsidRPr="00140E21">
              <w:rPr>
                <w:rFonts w:eastAsia="맑은 고딕"/>
              </w:rPr>
              <w:t>s</w:t>
            </w:r>
            <w:r>
              <w:rPr>
                <w:rFonts w:eastAsia="맑은 고딕"/>
              </w:rPr>
              <w:t xml:space="preserve"> of the</w:t>
            </w:r>
            <w:r w:rsidRPr="00140E21">
              <w:rPr>
                <w:rFonts w:eastAsia="맑은 고딕"/>
              </w:rPr>
              <w:t xml:space="preserve"> group of UEs that the </w:t>
            </w:r>
            <w:r>
              <w:rPr>
                <w:rFonts w:eastAsia="맑은 고딕"/>
              </w:rPr>
              <w:t xml:space="preserve">Group Data </w:t>
            </w:r>
            <w:r w:rsidRPr="00140E21">
              <w:rPr>
                <w:rFonts w:eastAsia="맑은 고딕"/>
              </w:rPr>
              <w:t>belongs to</w:t>
            </w:r>
            <w:r>
              <w:rPr>
                <w:rFonts w:eastAsia="맑은 고딕"/>
              </w:rPr>
              <w:t>.</w:t>
            </w:r>
          </w:p>
        </w:tc>
      </w:tr>
      <w:tr w:rsidR="00E13DC2" w:rsidRPr="00140E21" w14:paraId="3E7E8871" w14:textId="77777777" w:rsidTr="00943238">
        <w:trPr>
          <w:cantSplit/>
          <w:jc w:val="center"/>
        </w:trPr>
        <w:tc>
          <w:tcPr>
            <w:tcW w:w="0" w:type="auto"/>
            <w:tcBorders>
              <w:top w:val="nil"/>
              <w:left w:val="single" w:sz="4" w:space="0" w:color="auto"/>
              <w:bottom w:val="single" w:sz="4" w:space="0" w:color="auto"/>
              <w:right w:val="single" w:sz="4" w:space="0" w:color="auto"/>
            </w:tcBorders>
            <w:vAlign w:val="center"/>
          </w:tcPr>
          <w:p w14:paraId="75EEECFA" w14:textId="77777777" w:rsidR="00E13DC2" w:rsidRPr="00140E21" w:rsidRDefault="00E13DC2" w:rsidP="00943238">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6A062E86" w14:textId="77777777" w:rsidR="00E13DC2" w:rsidRPr="00140E21" w:rsidRDefault="00E13DC2" w:rsidP="00943238">
            <w:pPr>
              <w:pStyle w:val="TAL"/>
              <w:rPr>
                <w:rFonts w:eastAsia="맑은 고딕"/>
              </w:rPr>
            </w:pPr>
            <w:r>
              <w:rPr>
                <w:rFonts w:eastAsia="맑은 고딕"/>
              </w:rPr>
              <w:t>G</w:t>
            </w:r>
            <w:r w:rsidRPr="00140E21">
              <w:rPr>
                <w:rFonts w:eastAsia="맑은 고딕"/>
              </w:rPr>
              <w:t>roup data</w:t>
            </w:r>
          </w:p>
        </w:tc>
        <w:tc>
          <w:tcPr>
            <w:tcW w:w="4225" w:type="dxa"/>
            <w:tcBorders>
              <w:top w:val="single" w:sz="4" w:space="0" w:color="auto"/>
              <w:left w:val="single" w:sz="4" w:space="0" w:color="auto"/>
              <w:bottom w:val="single" w:sz="4" w:space="0" w:color="auto"/>
              <w:right w:val="single" w:sz="4" w:space="0" w:color="auto"/>
            </w:tcBorders>
          </w:tcPr>
          <w:p w14:paraId="0A33C6B1" w14:textId="77777777" w:rsidR="00E13DC2" w:rsidRDefault="00E13DC2" w:rsidP="00943238">
            <w:pPr>
              <w:pStyle w:val="TAL"/>
              <w:rPr>
                <w:rFonts w:eastAsia="맑은 고딕"/>
              </w:rPr>
            </w:pPr>
            <w:r>
              <w:rPr>
                <w:rFonts w:eastAsia="맑은 고딕"/>
              </w:rPr>
              <w:t>In the</w:t>
            </w:r>
            <w:r w:rsidRPr="00140E21">
              <w:rPr>
                <w:rFonts w:eastAsia="맑은 고딕"/>
              </w:rPr>
              <w:t xml:space="preserve"> case of 5G VN related groups</w:t>
            </w:r>
            <w:r>
              <w:rPr>
                <w:rFonts w:eastAsia="맑은 고딕"/>
              </w:rPr>
              <w:t xml:space="preserve"> the content of this information</w:t>
            </w:r>
            <w:r w:rsidRPr="00140E21">
              <w:rPr>
                <w:rFonts w:eastAsia="맑은 고딕"/>
              </w:rPr>
              <w:t xml:space="preserve"> </w:t>
            </w:r>
            <w:r>
              <w:rPr>
                <w:rFonts w:eastAsia="맑은 고딕"/>
              </w:rPr>
              <w:t xml:space="preserve">contains parameters </w:t>
            </w:r>
            <w:r w:rsidRPr="00140E21">
              <w:rPr>
                <w:rFonts w:eastAsia="맑은 고딕"/>
              </w:rPr>
              <w:t>defined in clause 4.15.6.3b</w:t>
            </w:r>
            <w:r>
              <w:rPr>
                <w:rFonts w:eastAsia="맑은 고딕"/>
              </w:rPr>
              <w:t>.</w:t>
            </w:r>
          </w:p>
          <w:p w14:paraId="7F5A1903" w14:textId="77777777" w:rsidR="00E13DC2" w:rsidRPr="00140E21" w:rsidRDefault="00E13DC2" w:rsidP="00943238">
            <w:pPr>
              <w:pStyle w:val="TAL"/>
              <w:rPr>
                <w:rFonts w:eastAsia="맑은 고딕"/>
              </w:rPr>
            </w:pPr>
            <w:r>
              <w:rPr>
                <w:rFonts w:eastAsia="맑은 고딕"/>
              </w:rPr>
              <w:t>In the case of DNN and S-NSSAI specific parameters in the Groups, the content of this information contains parameters defined in clause 4.15.6.3e.</w:t>
            </w:r>
          </w:p>
        </w:tc>
      </w:tr>
      <w:tr w:rsidR="00E13DC2" w:rsidRPr="00140E21" w14:paraId="5551A269" w14:textId="77777777" w:rsidTr="00943238">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174536BD" w14:textId="77777777" w:rsidR="00E13DC2" w:rsidRPr="00140E21" w:rsidRDefault="00E13DC2" w:rsidP="00943238">
            <w:pPr>
              <w:pStyle w:val="TAN"/>
              <w:rPr>
                <w:rFonts w:eastAsia="맑은 고딕"/>
              </w:rPr>
            </w:pPr>
            <w:r>
              <w:rPr>
                <w:rFonts w:eastAsia="맑은 고딕"/>
              </w:rPr>
              <w:t>NOTE 1:</w:t>
            </w:r>
            <w:r>
              <w:rPr>
                <w:rFonts w:eastAsia="맑은 고딕"/>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37D0875D" w14:textId="77777777" w:rsidR="00E13DC2" w:rsidRPr="00140E21" w:rsidRDefault="00E13DC2" w:rsidP="00E13DC2">
      <w:pPr>
        <w:pStyle w:val="FP"/>
        <w:rPr>
          <w:rFonts w:eastAsia="맑은 고딕"/>
        </w:rPr>
      </w:pPr>
    </w:p>
    <w:p w14:paraId="55E5BFDE" w14:textId="77777777" w:rsidR="00E13DC2" w:rsidRPr="00140E21" w:rsidRDefault="00E13DC2" w:rsidP="00E13DC2">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69FE939E" w14:textId="77777777" w:rsidR="00E13DC2" w:rsidRPr="00140E21" w:rsidRDefault="00E13DC2" w:rsidP="00E13DC2">
      <w:pPr>
        <w:pStyle w:val="TH"/>
        <w:rPr>
          <w:lang w:eastAsia="zh-CN"/>
        </w:rPr>
      </w:pPr>
      <w:bookmarkStart w:id="167" w:name="_CRTable5_2_3_3_13"/>
      <w:r w:rsidRPr="00140E21">
        <w:rPr>
          <w:lang w:eastAsia="zh-CN"/>
        </w:rPr>
        <w:t xml:space="preserve">Table </w:t>
      </w:r>
      <w:bookmarkEnd w:id="167"/>
      <w:r w:rsidRPr="00140E21">
        <w:rPr>
          <w:lang w:eastAsia="zh-CN"/>
        </w:rPr>
        <w:t>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E13DC2" w:rsidRPr="00140E21" w14:paraId="7960E80B" w14:textId="77777777" w:rsidTr="00943238">
        <w:tc>
          <w:tcPr>
            <w:tcW w:w="3827" w:type="dxa"/>
          </w:tcPr>
          <w:p w14:paraId="66720AC8" w14:textId="77777777" w:rsidR="00E13DC2" w:rsidRPr="00140E21" w:rsidRDefault="00E13DC2" w:rsidP="00943238">
            <w:pPr>
              <w:pStyle w:val="TAH"/>
              <w:rPr>
                <w:lang w:eastAsia="zh-CN"/>
              </w:rPr>
            </w:pPr>
            <w:r w:rsidRPr="00140E21">
              <w:rPr>
                <w:lang w:eastAsia="zh-CN"/>
              </w:rPr>
              <w:t>Subscription Data Types</w:t>
            </w:r>
          </w:p>
        </w:tc>
        <w:tc>
          <w:tcPr>
            <w:tcW w:w="1218" w:type="dxa"/>
          </w:tcPr>
          <w:p w14:paraId="40149A8F" w14:textId="77777777" w:rsidR="00E13DC2" w:rsidRPr="00140E21" w:rsidRDefault="00E13DC2" w:rsidP="00943238">
            <w:pPr>
              <w:pStyle w:val="TAH"/>
              <w:rPr>
                <w:lang w:eastAsia="zh-CN"/>
              </w:rPr>
            </w:pPr>
            <w:r w:rsidRPr="00140E21">
              <w:rPr>
                <w:lang w:eastAsia="zh-CN"/>
              </w:rPr>
              <w:t>Data Key</w:t>
            </w:r>
          </w:p>
        </w:tc>
        <w:tc>
          <w:tcPr>
            <w:tcW w:w="2326" w:type="dxa"/>
          </w:tcPr>
          <w:p w14:paraId="717A3C1C" w14:textId="77777777" w:rsidR="00E13DC2" w:rsidRPr="00140E21" w:rsidRDefault="00E13DC2" w:rsidP="00943238">
            <w:pPr>
              <w:pStyle w:val="TAH"/>
              <w:rPr>
                <w:lang w:eastAsia="zh-CN"/>
              </w:rPr>
            </w:pPr>
            <w:r w:rsidRPr="00140E21">
              <w:rPr>
                <w:lang w:eastAsia="zh-CN"/>
              </w:rPr>
              <w:t>Data Sub Key</w:t>
            </w:r>
          </w:p>
        </w:tc>
      </w:tr>
      <w:tr w:rsidR="00E13DC2" w:rsidRPr="00140E21" w14:paraId="7534A134" w14:textId="77777777" w:rsidTr="00943238">
        <w:tc>
          <w:tcPr>
            <w:tcW w:w="3827" w:type="dxa"/>
          </w:tcPr>
          <w:p w14:paraId="15B2E12A" w14:textId="77777777" w:rsidR="00E13DC2" w:rsidRPr="00140E21" w:rsidRDefault="00E13DC2" w:rsidP="00943238">
            <w:pPr>
              <w:pStyle w:val="TAL"/>
              <w:rPr>
                <w:lang w:eastAsia="zh-CN"/>
              </w:rPr>
            </w:pPr>
            <w:r w:rsidRPr="00140E21">
              <w:t>Access and Mobility Subscription data</w:t>
            </w:r>
          </w:p>
        </w:tc>
        <w:tc>
          <w:tcPr>
            <w:tcW w:w="1218" w:type="dxa"/>
          </w:tcPr>
          <w:p w14:paraId="0A74C2C8" w14:textId="77777777" w:rsidR="00E13DC2" w:rsidRPr="00140E21" w:rsidRDefault="00E13DC2" w:rsidP="00943238">
            <w:pPr>
              <w:pStyle w:val="TAL"/>
              <w:rPr>
                <w:lang w:eastAsia="zh-CN"/>
              </w:rPr>
            </w:pPr>
            <w:r w:rsidRPr="00140E21">
              <w:rPr>
                <w:rFonts w:eastAsia="맑은 고딕"/>
              </w:rPr>
              <w:t>SUPI</w:t>
            </w:r>
          </w:p>
        </w:tc>
        <w:tc>
          <w:tcPr>
            <w:tcW w:w="2326" w:type="dxa"/>
          </w:tcPr>
          <w:p w14:paraId="3C6120D0" w14:textId="77777777" w:rsidR="00E13DC2" w:rsidRPr="00140E21" w:rsidRDefault="00E13DC2" w:rsidP="00943238">
            <w:pPr>
              <w:pStyle w:val="TAL"/>
              <w:rPr>
                <w:lang w:eastAsia="zh-CN"/>
              </w:rPr>
            </w:pPr>
            <w:r>
              <w:rPr>
                <w:rFonts w:eastAsia="맑은 고딕"/>
              </w:rPr>
              <w:t>Serving PLMN ID and optionally NID</w:t>
            </w:r>
          </w:p>
        </w:tc>
      </w:tr>
      <w:tr w:rsidR="00E13DC2" w:rsidRPr="00140E21" w14:paraId="709C5FC6" w14:textId="77777777" w:rsidTr="00943238">
        <w:tc>
          <w:tcPr>
            <w:tcW w:w="3827" w:type="dxa"/>
            <w:vAlign w:val="center"/>
          </w:tcPr>
          <w:p w14:paraId="7F193954" w14:textId="77777777" w:rsidR="00E13DC2" w:rsidRPr="00140E21" w:rsidRDefault="00E13DC2" w:rsidP="00943238">
            <w:pPr>
              <w:pStyle w:val="TAL"/>
            </w:pPr>
            <w:r w:rsidRPr="00140E21">
              <w:t xml:space="preserve">SMF Selection Subscription data </w:t>
            </w:r>
          </w:p>
        </w:tc>
        <w:tc>
          <w:tcPr>
            <w:tcW w:w="1218" w:type="dxa"/>
          </w:tcPr>
          <w:p w14:paraId="05B94C06" w14:textId="77777777" w:rsidR="00E13DC2" w:rsidRPr="00140E21" w:rsidRDefault="00E13DC2" w:rsidP="00943238">
            <w:pPr>
              <w:pStyle w:val="TAL"/>
              <w:rPr>
                <w:rFonts w:eastAsia="맑은 고딕"/>
              </w:rPr>
            </w:pPr>
            <w:r w:rsidRPr="00140E21">
              <w:rPr>
                <w:rFonts w:eastAsia="맑은 고딕"/>
              </w:rPr>
              <w:t>SUPI</w:t>
            </w:r>
          </w:p>
        </w:tc>
        <w:tc>
          <w:tcPr>
            <w:tcW w:w="2326" w:type="dxa"/>
          </w:tcPr>
          <w:p w14:paraId="30A62313" w14:textId="77777777" w:rsidR="00E13DC2" w:rsidRPr="00140E21" w:rsidRDefault="00E13DC2" w:rsidP="00943238">
            <w:pPr>
              <w:pStyle w:val="TAL"/>
              <w:rPr>
                <w:rFonts w:eastAsia="맑은 고딕"/>
              </w:rPr>
            </w:pPr>
            <w:r>
              <w:rPr>
                <w:rFonts w:eastAsia="맑은 고딕"/>
              </w:rPr>
              <w:t>Serving PLMN ID and optionally NID</w:t>
            </w:r>
          </w:p>
        </w:tc>
      </w:tr>
      <w:tr w:rsidR="00E13DC2" w:rsidRPr="00140E21" w14:paraId="62089AA1" w14:textId="77777777" w:rsidTr="00943238">
        <w:tc>
          <w:tcPr>
            <w:tcW w:w="3827" w:type="dxa"/>
            <w:vAlign w:val="center"/>
          </w:tcPr>
          <w:p w14:paraId="3A1320E5" w14:textId="77777777" w:rsidR="00E13DC2" w:rsidRPr="00140E21" w:rsidRDefault="00E13DC2" w:rsidP="00943238">
            <w:pPr>
              <w:pStyle w:val="TAL"/>
            </w:pPr>
            <w:r w:rsidRPr="00140E21">
              <w:t>UE context in SMF data</w:t>
            </w:r>
          </w:p>
        </w:tc>
        <w:tc>
          <w:tcPr>
            <w:tcW w:w="1218" w:type="dxa"/>
          </w:tcPr>
          <w:p w14:paraId="0AE1D5AC" w14:textId="77777777" w:rsidR="00E13DC2" w:rsidRPr="00140E21" w:rsidRDefault="00E13DC2" w:rsidP="00943238">
            <w:pPr>
              <w:pStyle w:val="TAL"/>
              <w:rPr>
                <w:rFonts w:eastAsia="맑은 고딕"/>
              </w:rPr>
            </w:pPr>
            <w:r w:rsidRPr="00140E21">
              <w:rPr>
                <w:rFonts w:eastAsia="맑은 고딕"/>
              </w:rPr>
              <w:t>SUPI</w:t>
            </w:r>
          </w:p>
        </w:tc>
        <w:tc>
          <w:tcPr>
            <w:tcW w:w="2326" w:type="dxa"/>
          </w:tcPr>
          <w:p w14:paraId="14CEF137" w14:textId="77777777" w:rsidR="00E13DC2" w:rsidRPr="00140E21" w:rsidRDefault="00E13DC2" w:rsidP="00943238">
            <w:pPr>
              <w:pStyle w:val="TAL"/>
              <w:rPr>
                <w:rFonts w:eastAsia="맑은 고딕"/>
              </w:rPr>
            </w:pPr>
            <w:r w:rsidRPr="00140E21">
              <w:rPr>
                <w:rFonts w:eastAsia="맑은 고딕"/>
              </w:rPr>
              <w:t>S-NSSAI</w:t>
            </w:r>
          </w:p>
        </w:tc>
      </w:tr>
      <w:tr w:rsidR="00E13DC2" w:rsidRPr="00140E21" w14:paraId="5183D1D4" w14:textId="77777777" w:rsidTr="00943238">
        <w:tc>
          <w:tcPr>
            <w:tcW w:w="3827" w:type="dxa"/>
          </w:tcPr>
          <w:p w14:paraId="7F20EF8C" w14:textId="77777777" w:rsidR="00E13DC2" w:rsidRPr="00140E21" w:rsidRDefault="00E13DC2" w:rsidP="00943238">
            <w:pPr>
              <w:pStyle w:val="TAL"/>
            </w:pPr>
            <w:r w:rsidRPr="00140E21">
              <w:t xml:space="preserve">SMS Management Subscription data </w:t>
            </w:r>
          </w:p>
        </w:tc>
        <w:tc>
          <w:tcPr>
            <w:tcW w:w="1218" w:type="dxa"/>
          </w:tcPr>
          <w:p w14:paraId="2D92BEA1" w14:textId="77777777" w:rsidR="00E13DC2" w:rsidRPr="00140E21" w:rsidRDefault="00E13DC2" w:rsidP="00943238">
            <w:pPr>
              <w:pStyle w:val="TAL"/>
              <w:rPr>
                <w:rFonts w:eastAsia="맑은 고딕"/>
              </w:rPr>
            </w:pPr>
            <w:r w:rsidRPr="00140E21">
              <w:rPr>
                <w:rFonts w:eastAsia="맑은 고딕"/>
              </w:rPr>
              <w:t>SUPI</w:t>
            </w:r>
          </w:p>
        </w:tc>
        <w:tc>
          <w:tcPr>
            <w:tcW w:w="2326" w:type="dxa"/>
          </w:tcPr>
          <w:p w14:paraId="71A7E833" w14:textId="77777777" w:rsidR="00E13DC2" w:rsidRPr="00140E21" w:rsidRDefault="00E13DC2" w:rsidP="00943238">
            <w:pPr>
              <w:pStyle w:val="TAL"/>
              <w:rPr>
                <w:rFonts w:eastAsia="맑은 고딕"/>
              </w:rPr>
            </w:pPr>
            <w:r>
              <w:rPr>
                <w:rFonts w:eastAsia="맑은 고딕"/>
              </w:rPr>
              <w:t>Serving PLMN ID and optionally NID</w:t>
            </w:r>
          </w:p>
        </w:tc>
      </w:tr>
      <w:tr w:rsidR="00E13DC2" w:rsidRPr="00140E21" w14:paraId="7299CAE5" w14:textId="77777777" w:rsidTr="00943238">
        <w:tc>
          <w:tcPr>
            <w:tcW w:w="3827" w:type="dxa"/>
            <w:vAlign w:val="center"/>
          </w:tcPr>
          <w:p w14:paraId="4915A208" w14:textId="77777777" w:rsidR="00E13DC2" w:rsidRPr="00140E21" w:rsidRDefault="00E13DC2" w:rsidP="00943238">
            <w:pPr>
              <w:pStyle w:val="TAL"/>
            </w:pPr>
            <w:r w:rsidRPr="00140E21">
              <w:t>SMS Subscription data</w:t>
            </w:r>
          </w:p>
        </w:tc>
        <w:tc>
          <w:tcPr>
            <w:tcW w:w="1218" w:type="dxa"/>
          </w:tcPr>
          <w:p w14:paraId="5DF5FBF3" w14:textId="77777777" w:rsidR="00E13DC2" w:rsidRPr="00140E21" w:rsidRDefault="00E13DC2" w:rsidP="00943238">
            <w:pPr>
              <w:pStyle w:val="TAL"/>
              <w:rPr>
                <w:rFonts w:eastAsia="맑은 고딕"/>
              </w:rPr>
            </w:pPr>
            <w:r w:rsidRPr="00140E21">
              <w:rPr>
                <w:rFonts w:eastAsia="맑은 고딕"/>
              </w:rPr>
              <w:t>SUPI</w:t>
            </w:r>
          </w:p>
        </w:tc>
        <w:tc>
          <w:tcPr>
            <w:tcW w:w="2326" w:type="dxa"/>
          </w:tcPr>
          <w:p w14:paraId="40CF7A76" w14:textId="77777777" w:rsidR="00E13DC2" w:rsidRPr="00140E21" w:rsidRDefault="00E13DC2" w:rsidP="00943238">
            <w:pPr>
              <w:pStyle w:val="TAL"/>
              <w:rPr>
                <w:rFonts w:eastAsia="맑은 고딕"/>
              </w:rPr>
            </w:pPr>
            <w:r>
              <w:rPr>
                <w:rFonts w:eastAsia="맑은 고딕"/>
              </w:rPr>
              <w:t>Serving PLMN ID and optionally NID</w:t>
            </w:r>
          </w:p>
        </w:tc>
      </w:tr>
      <w:tr w:rsidR="00E13DC2" w:rsidRPr="00140E21" w14:paraId="37C39680" w14:textId="77777777" w:rsidTr="00943238">
        <w:tc>
          <w:tcPr>
            <w:tcW w:w="3827" w:type="dxa"/>
            <w:tcBorders>
              <w:bottom w:val="single" w:sz="4" w:space="0" w:color="auto"/>
            </w:tcBorders>
            <w:vAlign w:val="center"/>
          </w:tcPr>
          <w:p w14:paraId="11099EB7" w14:textId="77777777" w:rsidR="00E13DC2" w:rsidRPr="00140E21" w:rsidRDefault="00E13DC2" w:rsidP="00943238">
            <w:pPr>
              <w:pStyle w:val="TAL"/>
            </w:pPr>
            <w:r w:rsidRPr="00140E21">
              <w:t>UE Context in SMSF data</w:t>
            </w:r>
          </w:p>
        </w:tc>
        <w:tc>
          <w:tcPr>
            <w:tcW w:w="1218" w:type="dxa"/>
            <w:tcBorders>
              <w:bottom w:val="single" w:sz="4" w:space="0" w:color="auto"/>
            </w:tcBorders>
          </w:tcPr>
          <w:p w14:paraId="391A9F22" w14:textId="77777777" w:rsidR="00E13DC2" w:rsidRPr="00140E21" w:rsidRDefault="00E13DC2" w:rsidP="00943238">
            <w:pPr>
              <w:pStyle w:val="TAL"/>
              <w:rPr>
                <w:rFonts w:eastAsia="맑은 고딕"/>
              </w:rPr>
            </w:pPr>
            <w:r w:rsidRPr="00140E21">
              <w:rPr>
                <w:rFonts w:eastAsia="맑은 고딕"/>
              </w:rPr>
              <w:t>SUPI</w:t>
            </w:r>
          </w:p>
        </w:tc>
        <w:tc>
          <w:tcPr>
            <w:tcW w:w="2326" w:type="dxa"/>
          </w:tcPr>
          <w:p w14:paraId="4D57AE39" w14:textId="77777777" w:rsidR="00E13DC2" w:rsidRPr="00140E21" w:rsidRDefault="00E13DC2" w:rsidP="00943238">
            <w:pPr>
              <w:pStyle w:val="TAL"/>
              <w:rPr>
                <w:rFonts w:eastAsia="맑은 고딕"/>
              </w:rPr>
            </w:pPr>
            <w:r w:rsidRPr="00140E21">
              <w:rPr>
                <w:rFonts w:eastAsia="맑은 고딕"/>
              </w:rPr>
              <w:t>-</w:t>
            </w:r>
          </w:p>
        </w:tc>
      </w:tr>
      <w:tr w:rsidR="00E13DC2" w:rsidRPr="00140E21" w14:paraId="2BC66112" w14:textId="77777777" w:rsidTr="00943238">
        <w:tc>
          <w:tcPr>
            <w:tcW w:w="3827" w:type="dxa"/>
            <w:tcBorders>
              <w:bottom w:val="nil"/>
            </w:tcBorders>
            <w:vAlign w:val="center"/>
          </w:tcPr>
          <w:p w14:paraId="65718583" w14:textId="77777777" w:rsidR="00E13DC2" w:rsidRPr="00140E21" w:rsidRDefault="00E13DC2" w:rsidP="00943238">
            <w:pPr>
              <w:pStyle w:val="TAL"/>
            </w:pPr>
            <w:r w:rsidRPr="00140E21">
              <w:t>Session Management Subscription data</w:t>
            </w:r>
          </w:p>
        </w:tc>
        <w:tc>
          <w:tcPr>
            <w:tcW w:w="1218" w:type="dxa"/>
            <w:tcBorders>
              <w:bottom w:val="nil"/>
            </w:tcBorders>
          </w:tcPr>
          <w:p w14:paraId="4F1BEAB3" w14:textId="77777777" w:rsidR="00E13DC2" w:rsidRPr="00140E21" w:rsidRDefault="00E13DC2" w:rsidP="00943238">
            <w:pPr>
              <w:pStyle w:val="TAL"/>
              <w:rPr>
                <w:rFonts w:eastAsia="맑은 고딕"/>
              </w:rPr>
            </w:pPr>
            <w:r w:rsidRPr="00140E21">
              <w:rPr>
                <w:rFonts w:eastAsia="맑은 고딕"/>
              </w:rPr>
              <w:t>SUPI</w:t>
            </w:r>
          </w:p>
        </w:tc>
        <w:tc>
          <w:tcPr>
            <w:tcW w:w="2326" w:type="dxa"/>
          </w:tcPr>
          <w:p w14:paraId="7D07B562" w14:textId="77777777" w:rsidR="00E13DC2" w:rsidRPr="00140E21" w:rsidRDefault="00E13DC2" w:rsidP="00943238">
            <w:pPr>
              <w:pStyle w:val="TAL"/>
              <w:rPr>
                <w:rFonts w:eastAsia="맑은 고딕"/>
              </w:rPr>
            </w:pPr>
            <w:r w:rsidRPr="00140E21">
              <w:rPr>
                <w:rFonts w:eastAsia="맑은 고딕"/>
              </w:rPr>
              <w:t>S-NSSAI</w:t>
            </w:r>
          </w:p>
        </w:tc>
      </w:tr>
      <w:tr w:rsidR="00E13DC2" w:rsidRPr="00140E21" w14:paraId="18D4EDAB" w14:textId="77777777" w:rsidTr="00943238">
        <w:tc>
          <w:tcPr>
            <w:tcW w:w="3827" w:type="dxa"/>
            <w:tcBorders>
              <w:top w:val="nil"/>
              <w:bottom w:val="nil"/>
            </w:tcBorders>
            <w:vAlign w:val="center"/>
          </w:tcPr>
          <w:p w14:paraId="7486BBBD" w14:textId="77777777" w:rsidR="00E13DC2" w:rsidRPr="00140E21" w:rsidRDefault="00E13DC2" w:rsidP="00943238">
            <w:pPr>
              <w:pStyle w:val="TAL"/>
            </w:pPr>
          </w:p>
        </w:tc>
        <w:tc>
          <w:tcPr>
            <w:tcW w:w="1218" w:type="dxa"/>
            <w:tcBorders>
              <w:top w:val="nil"/>
              <w:bottom w:val="nil"/>
            </w:tcBorders>
          </w:tcPr>
          <w:p w14:paraId="6FDD3772" w14:textId="77777777" w:rsidR="00E13DC2" w:rsidRPr="00140E21" w:rsidRDefault="00E13DC2" w:rsidP="00943238">
            <w:pPr>
              <w:pStyle w:val="TAL"/>
              <w:rPr>
                <w:rFonts w:eastAsia="맑은 고딕"/>
              </w:rPr>
            </w:pPr>
          </w:p>
        </w:tc>
        <w:tc>
          <w:tcPr>
            <w:tcW w:w="2326" w:type="dxa"/>
          </w:tcPr>
          <w:p w14:paraId="14A4FEF0" w14:textId="77777777" w:rsidR="00E13DC2" w:rsidRPr="00140E21" w:rsidRDefault="00E13DC2" w:rsidP="00943238">
            <w:pPr>
              <w:pStyle w:val="TAL"/>
              <w:rPr>
                <w:rFonts w:eastAsia="맑은 고딕"/>
              </w:rPr>
            </w:pPr>
            <w:r w:rsidRPr="00140E21">
              <w:rPr>
                <w:rFonts w:eastAsia="맑은 고딕"/>
              </w:rPr>
              <w:t>DNN</w:t>
            </w:r>
          </w:p>
        </w:tc>
      </w:tr>
      <w:tr w:rsidR="00E13DC2" w:rsidRPr="00140E21" w14:paraId="641F88BA" w14:textId="77777777" w:rsidTr="00943238">
        <w:tc>
          <w:tcPr>
            <w:tcW w:w="3827" w:type="dxa"/>
            <w:tcBorders>
              <w:top w:val="nil"/>
              <w:bottom w:val="single" w:sz="4" w:space="0" w:color="auto"/>
            </w:tcBorders>
            <w:vAlign w:val="center"/>
          </w:tcPr>
          <w:p w14:paraId="3BAE809A" w14:textId="77777777" w:rsidR="00E13DC2" w:rsidRPr="00140E21" w:rsidRDefault="00E13DC2" w:rsidP="00943238">
            <w:pPr>
              <w:pStyle w:val="TAL"/>
            </w:pPr>
          </w:p>
        </w:tc>
        <w:tc>
          <w:tcPr>
            <w:tcW w:w="1218" w:type="dxa"/>
            <w:tcBorders>
              <w:top w:val="nil"/>
            </w:tcBorders>
          </w:tcPr>
          <w:p w14:paraId="308878BA" w14:textId="77777777" w:rsidR="00E13DC2" w:rsidRPr="00140E21" w:rsidRDefault="00E13DC2" w:rsidP="00943238">
            <w:pPr>
              <w:pStyle w:val="TAL"/>
              <w:rPr>
                <w:rFonts w:eastAsia="맑은 고딕"/>
              </w:rPr>
            </w:pPr>
          </w:p>
        </w:tc>
        <w:tc>
          <w:tcPr>
            <w:tcW w:w="2326" w:type="dxa"/>
          </w:tcPr>
          <w:p w14:paraId="7E8C36CE" w14:textId="77777777" w:rsidR="00E13DC2" w:rsidRPr="00140E21" w:rsidRDefault="00E13DC2" w:rsidP="00943238">
            <w:pPr>
              <w:pStyle w:val="TAL"/>
              <w:rPr>
                <w:rFonts w:eastAsia="맑은 고딕"/>
              </w:rPr>
            </w:pPr>
            <w:r>
              <w:rPr>
                <w:rFonts w:eastAsia="맑은 고딕"/>
              </w:rPr>
              <w:t>Serving PLMN ID and optionally NID</w:t>
            </w:r>
          </w:p>
        </w:tc>
      </w:tr>
      <w:tr w:rsidR="00E13DC2" w:rsidRPr="00140E21" w14:paraId="2CE7F7A1" w14:textId="77777777" w:rsidTr="00943238">
        <w:tc>
          <w:tcPr>
            <w:tcW w:w="3827" w:type="dxa"/>
            <w:tcBorders>
              <w:bottom w:val="nil"/>
            </w:tcBorders>
            <w:vAlign w:val="center"/>
          </w:tcPr>
          <w:p w14:paraId="28CD2635" w14:textId="77777777" w:rsidR="00E13DC2" w:rsidRPr="00140E21" w:rsidRDefault="00E13DC2" w:rsidP="00943238">
            <w:pPr>
              <w:pStyle w:val="TAL"/>
            </w:pPr>
            <w:r w:rsidRPr="00140E21">
              <w:t>Identifier translation</w:t>
            </w:r>
          </w:p>
        </w:tc>
        <w:tc>
          <w:tcPr>
            <w:tcW w:w="1218" w:type="dxa"/>
          </w:tcPr>
          <w:p w14:paraId="613F828A" w14:textId="77777777" w:rsidR="00E13DC2" w:rsidRPr="00140E21" w:rsidRDefault="00E13DC2" w:rsidP="00943238">
            <w:pPr>
              <w:pStyle w:val="TAL"/>
              <w:rPr>
                <w:rFonts w:eastAsia="맑은 고딕"/>
              </w:rPr>
            </w:pPr>
            <w:r w:rsidRPr="00140E21">
              <w:rPr>
                <w:rFonts w:eastAsia="맑은 고딕"/>
              </w:rPr>
              <w:t>GPSI</w:t>
            </w:r>
          </w:p>
        </w:tc>
        <w:tc>
          <w:tcPr>
            <w:tcW w:w="2326" w:type="dxa"/>
          </w:tcPr>
          <w:p w14:paraId="5C7FC651" w14:textId="77777777" w:rsidR="00E13DC2" w:rsidRPr="00140E21" w:rsidRDefault="00E13DC2" w:rsidP="00943238">
            <w:pPr>
              <w:pStyle w:val="TAL"/>
              <w:rPr>
                <w:rFonts w:eastAsia="맑은 고딕"/>
              </w:rPr>
            </w:pPr>
            <w:r w:rsidRPr="00140E21">
              <w:rPr>
                <w:rFonts w:eastAsia="맑은 고딕"/>
              </w:rPr>
              <w:t>-</w:t>
            </w:r>
          </w:p>
        </w:tc>
      </w:tr>
      <w:tr w:rsidR="00E13DC2" w:rsidRPr="007658D3" w14:paraId="497E8D19" w14:textId="77777777" w:rsidTr="00943238">
        <w:tc>
          <w:tcPr>
            <w:tcW w:w="3827" w:type="dxa"/>
            <w:tcBorders>
              <w:top w:val="nil"/>
            </w:tcBorders>
            <w:vAlign w:val="center"/>
          </w:tcPr>
          <w:p w14:paraId="5A13AC09" w14:textId="77777777" w:rsidR="00E13DC2" w:rsidRPr="00140E21" w:rsidRDefault="00E13DC2" w:rsidP="00943238">
            <w:pPr>
              <w:pStyle w:val="TAL"/>
            </w:pPr>
          </w:p>
        </w:tc>
        <w:tc>
          <w:tcPr>
            <w:tcW w:w="1218" w:type="dxa"/>
          </w:tcPr>
          <w:p w14:paraId="3FBBB939" w14:textId="77777777" w:rsidR="00E13DC2" w:rsidRPr="00140E21" w:rsidRDefault="00E13DC2" w:rsidP="00943238">
            <w:pPr>
              <w:pStyle w:val="TAL"/>
              <w:rPr>
                <w:rFonts w:eastAsia="맑은 고딕"/>
              </w:rPr>
            </w:pPr>
            <w:r w:rsidRPr="00140E21">
              <w:rPr>
                <w:rFonts w:eastAsia="맑은 고딕"/>
              </w:rPr>
              <w:t>SUPI</w:t>
            </w:r>
          </w:p>
        </w:tc>
        <w:tc>
          <w:tcPr>
            <w:tcW w:w="2326" w:type="dxa"/>
          </w:tcPr>
          <w:p w14:paraId="1FBDA563" w14:textId="77777777" w:rsidR="00E13DC2" w:rsidRPr="00797690" w:rsidRDefault="00E13DC2" w:rsidP="00943238">
            <w:pPr>
              <w:pStyle w:val="TAL"/>
              <w:rPr>
                <w:rFonts w:eastAsia="맑은 고딕"/>
                <w:lang w:val="fr-FR"/>
              </w:rPr>
            </w:pPr>
            <w:r w:rsidRPr="00797690">
              <w:rPr>
                <w:rFonts w:eastAsia="맑은 고딕"/>
                <w:lang w:val="fr-FR"/>
              </w:rPr>
              <w:t>Application Port ID, MTC Provider Information, AF Identifier</w:t>
            </w:r>
          </w:p>
        </w:tc>
      </w:tr>
      <w:tr w:rsidR="00E13DC2" w:rsidRPr="00140E21" w14:paraId="14EB36D6" w14:textId="77777777" w:rsidTr="00943238">
        <w:tc>
          <w:tcPr>
            <w:tcW w:w="3827" w:type="dxa"/>
            <w:vAlign w:val="center"/>
          </w:tcPr>
          <w:p w14:paraId="16F7D286" w14:textId="77777777" w:rsidR="00E13DC2" w:rsidRPr="00140E21" w:rsidRDefault="00E13DC2" w:rsidP="00943238">
            <w:pPr>
              <w:pStyle w:val="TAL"/>
            </w:pPr>
            <w:r w:rsidRPr="00140E21">
              <w:t>Slice Selection Subscription data</w:t>
            </w:r>
          </w:p>
        </w:tc>
        <w:tc>
          <w:tcPr>
            <w:tcW w:w="1218" w:type="dxa"/>
          </w:tcPr>
          <w:p w14:paraId="3C541B5F" w14:textId="77777777" w:rsidR="00E13DC2" w:rsidRPr="00140E21" w:rsidRDefault="00E13DC2" w:rsidP="00943238">
            <w:pPr>
              <w:pStyle w:val="TAL"/>
              <w:rPr>
                <w:rFonts w:eastAsia="맑은 고딕"/>
              </w:rPr>
            </w:pPr>
            <w:r w:rsidRPr="00140E21">
              <w:rPr>
                <w:rFonts w:eastAsia="맑은 고딕"/>
              </w:rPr>
              <w:t>SUPI</w:t>
            </w:r>
          </w:p>
        </w:tc>
        <w:tc>
          <w:tcPr>
            <w:tcW w:w="2326" w:type="dxa"/>
          </w:tcPr>
          <w:p w14:paraId="01AAEA4D" w14:textId="77777777" w:rsidR="00E13DC2" w:rsidRPr="00140E21" w:rsidRDefault="00E13DC2" w:rsidP="00943238">
            <w:pPr>
              <w:pStyle w:val="TAL"/>
              <w:rPr>
                <w:rFonts w:eastAsia="맑은 고딕"/>
              </w:rPr>
            </w:pPr>
            <w:r>
              <w:rPr>
                <w:rFonts w:eastAsia="맑은 고딕"/>
              </w:rPr>
              <w:t>Serving PLMN ID and optionally NID</w:t>
            </w:r>
          </w:p>
        </w:tc>
      </w:tr>
      <w:tr w:rsidR="00E13DC2" w:rsidRPr="00140E21" w14:paraId="0EFA9D96" w14:textId="77777777" w:rsidTr="00943238">
        <w:tc>
          <w:tcPr>
            <w:tcW w:w="3827" w:type="dxa"/>
            <w:vAlign w:val="center"/>
          </w:tcPr>
          <w:p w14:paraId="1EA35F54" w14:textId="77777777" w:rsidR="00E13DC2" w:rsidRPr="00140E21" w:rsidRDefault="00E13DC2" w:rsidP="00943238">
            <w:pPr>
              <w:pStyle w:val="TAL"/>
            </w:pPr>
            <w:r w:rsidRPr="00140E21">
              <w:t>Intersystem continuity Context</w:t>
            </w:r>
          </w:p>
        </w:tc>
        <w:tc>
          <w:tcPr>
            <w:tcW w:w="1218" w:type="dxa"/>
          </w:tcPr>
          <w:p w14:paraId="7C8CCABD" w14:textId="77777777" w:rsidR="00E13DC2" w:rsidRPr="00140E21" w:rsidRDefault="00E13DC2" w:rsidP="00943238">
            <w:pPr>
              <w:pStyle w:val="TAL"/>
              <w:rPr>
                <w:rFonts w:eastAsia="맑은 고딕"/>
              </w:rPr>
            </w:pPr>
            <w:r w:rsidRPr="00140E21">
              <w:rPr>
                <w:rFonts w:eastAsia="맑은 고딕"/>
              </w:rPr>
              <w:t>SUPI</w:t>
            </w:r>
          </w:p>
        </w:tc>
        <w:tc>
          <w:tcPr>
            <w:tcW w:w="2326" w:type="dxa"/>
          </w:tcPr>
          <w:p w14:paraId="404AC1D3" w14:textId="77777777" w:rsidR="00E13DC2" w:rsidRPr="00140E21" w:rsidRDefault="00E13DC2" w:rsidP="00943238">
            <w:pPr>
              <w:pStyle w:val="TAL"/>
              <w:rPr>
                <w:rFonts w:eastAsia="맑은 고딕"/>
              </w:rPr>
            </w:pPr>
            <w:r w:rsidRPr="00140E21">
              <w:rPr>
                <w:rFonts w:eastAsia="맑은 고딕"/>
              </w:rPr>
              <w:t>DNN</w:t>
            </w:r>
          </w:p>
        </w:tc>
      </w:tr>
      <w:tr w:rsidR="00E13DC2" w:rsidRPr="00140E21" w14:paraId="37A8E86B" w14:textId="77777777" w:rsidTr="00943238">
        <w:tc>
          <w:tcPr>
            <w:tcW w:w="3827" w:type="dxa"/>
            <w:vAlign w:val="center"/>
          </w:tcPr>
          <w:p w14:paraId="3F7C467A" w14:textId="77777777" w:rsidR="00E13DC2" w:rsidRPr="00140E21" w:rsidRDefault="00E13DC2" w:rsidP="00943238">
            <w:pPr>
              <w:pStyle w:val="TAL"/>
            </w:pPr>
            <w:r w:rsidRPr="00140E21">
              <w:t>LCS privacy</w:t>
            </w:r>
          </w:p>
        </w:tc>
        <w:tc>
          <w:tcPr>
            <w:tcW w:w="1218" w:type="dxa"/>
          </w:tcPr>
          <w:p w14:paraId="1DA89EFF" w14:textId="77777777" w:rsidR="00E13DC2" w:rsidRPr="00140E21" w:rsidRDefault="00E13DC2" w:rsidP="00943238">
            <w:pPr>
              <w:pStyle w:val="TAL"/>
              <w:rPr>
                <w:rFonts w:eastAsia="맑은 고딕"/>
              </w:rPr>
            </w:pPr>
            <w:r w:rsidRPr="00140E21">
              <w:rPr>
                <w:rFonts w:eastAsia="맑은 고딕"/>
              </w:rPr>
              <w:t>SUPI</w:t>
            </w:r>
          </w:p>
        </w:tc>
        <w:tc>
          <w:tcPr>
            <w:tcW w:w="2326" w:type="dxa"/>
          </w:tcPr>
          <w:p w14:paraId="68E86CF5" w14:textId="77777777" w:rsidR="00E13DC2" w:rsidRPr="00140E21" w:rsidRDefault="00E13DC2" w:rsidP="00943238">
            <w:pPr>
              <w:pStyle w:val="TAL"/>
              <w:rPr>
                <w:rFonts w:eastAsia="맑은 고딕"/>
              </w:rPr>
            </w:pPr>
            <w:r>
              <w:rPr>
                <w:rFonts w:eastAsia="맑은 고딕"/>
              </w:rPr>
              <w:t>-</w:t>
            </w:r>
          </w:p>
        </w:tc>
      </w:tr>
      <w:tr w:rsidR="00E13DC2" w:rsidRPr="00140E21" w14:paraId="49C40AD5" w14:textId="77777777" w:rsidTr="00943238">
        <w:tc>
          <w:tcPr>
            <w:tcW w:w="3827" w:type="dxa"/>
            <w:vAlign w:val="center"/>
          </w:tcPr>
          <w:p w14:paraId="65E91C8C" w14:textId="77777777" w:rsidR="00E13DC2" w:rsidRPr="00140E21" w:rsidRDefault="00E13DC2" w:rsidP="00943238">
            <w:pPr>
              <w:pStyle w:val="TAL"/>
            </w:pPr>
            <w:r>
              <w:t>Ranging/Sidelink Positioning privacy</w:t>
            </w:r>
          </w:p>
        </w:tc>
        <w:tc>
          <w:tcPr>
            <w:tcW w:w="1218" w:type="dxa"/>
          </w:tcPr>
          <w:p w14:paraId="3AF9123B" w14:textId="77777777" w:rsidR="00E13DC2" w:rsidRPr="00140E21" w:rsidRDefault="00E13DC2" w:rsidP="00943238">
            <w:pPr>
              <w:pStyle w:val="TAL"/>
              <w:rPr>
                <w:rFonts w:eastAsia="맑은 고딕"/>
              </w:rPr>
            </w:pPr>
            <w:r w:rsidRPr="00140E21">
              <w:rPr>
                <w:rFonts w:eastAsia="맑은 고딕"/>
              </w:rPr>
              <w:t>SUPI</w:t>
            </w:r>
          </w:p>
        </w:tc>
        <w:tc>
          <w:tcPr>
            <w:tcW w:w="2326" w:type="dxa"/>
          </w:tcPr>
          <w:p w14:paraId="003D4671" w14:textId="77777777" w:rsidR="00E13DC2" w:rsidRPr="00140E21" w:rsidRDefault="00E13DC2" w:rsidP="00943238">
            <w:pPr>
              <w:pStyle w:val="TAL"/>
              <w:rPr>
                <w:rFonts w:eastAsia="맑은 고딕"/>
              </w:rPr>
            </w:pPr>
            <w:r>
              <w:rPr>
                <w:rFonts w:eastAsia="맑은 고딕"/>
              </w:rPr>
              <w:t>-</w:t>
            </w:r>
          </w:p>
        </w:tc>
      </w:tr>
      <w:tr w:rsidR="00E13DC2" w:rsidRPr="00140E21" w14:paraId="757BA456" w14:textId="77777777" w:rsidTr="00943238">
        <w:tc>
          <w:tcPr>
            <w:tcW w:w="3827" w:type="dxa"/>
            <w:vAlign w:val="center"/>
          </w:tcPr>
          <w:p w14:paraId="00E0668D" w14:textId="77777777" w:rsidR="00E13DC2" w:rsidRPr="00140E21" w:rsidRDefault="00E13DC2" w:rsidP="00943238">
            <w:pPr>
              <w:pStyle w:val="TAL"/>
            </w:pPr>
            <w:r w:rsidRPr="00140E21">
              <w:t>LCS mobile origination</w:t>
            </w:r>
          </w:p>
        </w:tc>
        <w:tc>
          <w:tcPr>
            <w:tcW w:w="1218" w:type="dxa"/>
          </w:tcPr>
          <w:p w14:paraId="3BCAD091" w14:textId="77777777" w:rsidR="00E13DC2" w:rsidRPr="00140E21" w:rsidRDefault="00E13DC2" w:rsidP="00943238">
            <w:pPr>
              <w:pStyle w:val="TAL"/>
              <w:rPr>
                <w:rFonts w:eastAsia="맑은 고딕"/>
              </w:rPr>
            </w:pPr>
            <w:r w:rsidRPr="00140E21">
              <w:rPr>
                <w:rFonts w:eastAsia="맑은 고딕"/>
              </w:rPr>
              <w:t>SUPI</w:t>
            </w:r>
          </w:p>
        </w:tc>
        <w:tc>
          <w:tcPr>
            <w:tcW w:w="2326" w:type="dxa"/>
          </w:tcPr>
          <w:p w14:paraId="6EB01DFF" w14:textId="77777777" w:rsidR="00E13DC2" w:rsidRPr="00140E21" w:rsidRDefault="00E13DC2" w:rsidP="00943238">
            <w:pPr>
              <w:pStyle w:val="TAL"/>
              <w:rPr>
                <w:rFonts w:eastAsia="맑은 고딕"/>
              </w:rPr>
            </w:pPr>
            <w:r>
              <w:rPr>
                <w:rFonts w:eastAsia="맑은 고딕"/>
              </w:rPr>
              <w:t>-</w:t>
            </w:r>
          </w:p>
        </w:tc>
      </w:tr>
      <w:tr w:rsidR="00E13DC2" w:rsidRPr="00140E21" w14:paraId="509D17B2" w14:textId="77777777" w:rsidTr="00943238">
        <w:tc>
          <w:tcPr>
            <w:tcW w:w="3827" w:type="dxa"/>
            <w:vAlign w:val="center"/>
          </w:tcPr>
          <w:p w14:paraId="235C7C3E" w14:textId="77777777" w:rsidR="00E13DC2" w:rsidRPr="00140E21" w:rsidRDefault="00E13DC2" w:rsidP="00943238">
            <w:pPr>
              <w:pStyle w:val="TAL"/>
            </w:pPr>
            <w:r>
              <w:t>User consent</w:t>
            </w:r>
          </w:p>
        </w:tc>
        <w:tc>
          <w:tcPr>
            <w:tcW w:w="1218" w:type="dxa"/>
          </w:tcPr>
          <w:p w14:paraId="2E1719E3" w14:textId="77777777" w:rsidR="00E13DC2" w:rsidRPr="00140E21" w:rsidRDefault="00E13DC2" w:rsidP="00943238">
            <w:pPr>
              <w:pStyle w:val="TAL"/>
              <w:rPr>
                <w:rFonts w:eastAsia="맑은 고딕"/>
              </w:rPr>
            </w:pPr>
            <w:r w:rsidRPr="00140E21">
              <w:rPr>
                <w:rFonts w:eastAsia="맑은 고딕"/>
              </w:rPr>
              <w:t>SUPI</w:t>
            </w:r>
          </w:p>
        </w:tc>
        <w:tc>
          <w:tcPr>
            <w:tcW w:w="2326" w:type="dxa"/>
          </w:tcPr>
          <w:p w14:paraId="4748D841" w14:textId="77777777" w:rsidR="00E13DC2" w:rsidRPr="00140E21" w:rsidRDefault="00E13DC2" w:rsidP="00943238">
            <w:pPr>
              <w:pStyle w:val="TAL"/>
              <w:rPr>
                <w:rFonts w:eastAsia="맑은 고딕"/>
              </w:rPr>
            </w:pPr>
            <w:r>
              <w:rPr>
                <w:rFonts w:eastAsia="맑은 고딕"/>
              </w:rPr>
              <w:t>Purpose</w:t>
            </w:r>
          </w:p>
        </w:tc>
      </w:tr>
      <w:tr w:rsidR="00E13DC2" w:rsidRPr="00140E21" w14:paraId="036222FF" w14:textId="77777777" w:rsidTr="00943238">
        <w:tc>
          <w:tcPr>
            <w:tcW w:w="3827" w:type="dxa"/>
            <w:vAlign w:val="center"/>
          </w:tcPr>
          <w:p w14:paraId="35A2D896" w14:textId="77777777" w:rsidR="00E13DC2" w:rsidRPr="00140E21" w:rsidRDefault="00E13DC2" w:rsidP="00943238">
            <w:pPr>
              <w:pStyle w:val="TAL"/>
            </w:pPr>
            <w:r>
              <w:t>UE reachability</w:t>
            </w:r>
          </w:p>
        </w:tc>
        <w:tc>
          <w:tcPr>
            <w:tcW w:w="1218" w:type="dxa"/>
          </w:tcPr>
          <w:p w14:paraId="435BD2ED" w14:textId="77777777" w:rsidR="00E13DC2" w:rsidRPr="00140E21" w:rsidRDefault="00E13DC2" w:rsidP="00943238">
            <w:pPr>
              <w:pStyle w:val="TAL"/>
              <w:rPr>
                <w:rFonts w:eastAsia="맑은 고딕"/>
              </w:rPr>
            </w:pPr>
            <w:r w:rsidRPr="00140E21">
              <w:rPr>
                <w:rFonts w:eastAsia="맑은 고딕"/>
              </w:rPr>
              <w:t>SUPI</w:t>
            </w:r>
          </w:p>
        </w:tc>
        <w:tc>
          <w:tcPr>
            <w:tcW w:w="2326" w:type="dxa"/>
          </w:tcPr>
          <w:p w14:paraId="34B79F2C" w14:textId="77777777" w:rsidR="00E13DC2" w:rsidRPr="00140E21" w:rsidRDefault="00E13DC2" w:rsidP="00943238">
            <w:pPr>
              <w:pStyle w:val="TAL"/>
              <w:rPr>
                <w:rFonts w:eastAsia="맑은 고딕"/>
              </w:rPr>
            </w:pPr>
            <w:r>
              <w:rPr>
                <w:rFonts w:eastAsia="맑은 고딕"/>
              </w:rPr>
              <w:t>-</w:t>
            </w:r>
          </w:p>
        </w:tc>
      </w:tr>
      <w:tr w:rsidR="00E13DC2" w:rsidRPr="00140E21" w14:paraId="091A1A25" w14:textId="77777777" w:rsidTr="00943238">
        <w:tc>
          <w:tcPr>
            <w:tcW w:w="3827" w:type="dxa"/>
            <w:vAlign w:val="center"/>
          </w:tcPr>
          <w:p w14:paraId="66E5331A" w14:textId="77777777" w:rsidR="00E13DC2" w:rsidRDefault="00E13DC2" w:rsidP="00943238">
            <w:pPr>
              <w:pStyle w:val="TAL"/>
            </w:pPr>
            <w:r>
              <w:t>V2X Subscription data</w:t>
            </w:r>
          </w:p>
        </w:tc>
        <w:tc>
          <w:tcPr>
            <w:tcW w:w="1218" w:type="dxa"/>
          </w:tcPr>
          <w:p w14:paraId="01E65B91" w14:textId="77777777" w:rsidR="00E13DC2" w:rsidRPr="00140E21" w:rsidRDefault="00E13DC2" w:rsidP="00943238">
            <w:pPr>
              <w:pStyle w:val="TAL"/>
              <w:rPr>
                <w:rFonts w:eastAsia="맑은 고딕"/>
              </w:rPr>
            </w:pPr>
            <w:r w:rsidRPr="00140E21">
              <w:rPr>
                <w:rFonts w:eastAsia="맑은 고딕"/>
              </w:rPr>
              <w:t>SUPI</w:t>
            </w:r>
          </w:p>
        </w:tc>
        <w:tc>
          <w:tcPr>
            <w:tcW w:w="2326" w:type="dxa"/>
          </w:tcPr>
          <w:p w14:paraId="7D538B76" w14:textId="77777777" w:rsidR="00E13DC2" w:rsidRDefault="00E13DC2" w:rsidP="00943238">
            <w:pPr>
              <w:pStyle w:val="TAL"/>
              <w:rPr>
                <w:rFonts w:eastAsia="맑은 고딕"/>
              </w:rPr>
            </w:pPr>
            <w:r>
              <w:rPr>
                <w:rFonts w:eastAsia="맑은 고딕"/>
              </w:rPr>
              <w:t>-</w:t>
            </w:r>
          </w:p>
        </w:tc>
      </w:tr>
      <w:tr w:rsidR="00E13DC2" w:rsidRPr="00140E21" w14:paraId="23E18F91" w14:textId="77777777" w:rsidTr="00943238">
        <w:tc>
          <w:tcPr>
            <w:tcW w:w="3827" w:type="dxa"/>
            <w:vAlign w:val="center"/>
          </w:tcPr>
          <w:p w14:paraId="4969B39D" w14:textId="77777777" w:rsidR="00E13DC2" w:rsidRDefault="00E13DC2" w:rsidP="00943238">
            <w:pPr>
              <w:pStyle w:val="TAL"/>
            </w:pPr>
            <w:r>
              <w:t>ProSe Subscription data</w:t>
            </w:r>
          </w:p>
        </w:tc>
        <w:tc>
          <w:tcPr>
            <w:tcW w:w="1218" w:type="dxa"/>
          </w:tcPr>
          <w:p w14:paraId="771C7462" w14:textId="77777777" w:rsidR="00E13DC2" w:rsidRPr="00140E21" w:rsidRDefault="00E13DC2" w:rsidP="00943238">
            <w:pPr>
              <w:pStyle w:val="TAL"/>
              <w:rPr>
                <w:rFonts w:eastAsia="맑은 고딕"/>
              </w:rPr>
            </w:pPr>
            <w:r>
              <w:rPr>
                <w:rFonts w:eastAsia="맑은 고딕"/>
              </w:rPr>
              <w:t>SUPI</w:t>
            </w:r>
          </w:p>
        </w:tc>
        <w:tc>
          <w:tcPr>
            <w:tcW w:w="2326" w:type="dxa"/>
          </w:tcPr>
          <w:p w14:paraId="19A9D874" w14:textId="77777777" w:rsidR="00E13DC2" w:rsidRDefault="00E13DC2" w:rsidP="00943238">
            <w:pPr>
              <w:pStyle w:val="TAL"/>
              <w:rPr>
                <w:rFonts w:eastAsia="맑은 고딕"/>
              </w:rPr>
            </w:pPr>
            <w:r>
              <w:rPr>
                <w:rFonts w:eastAsia="맑은 고딕"/>
              </w:rPr>
              <w:t>-</w:t>
            </w:r>
          </w:p>
        </w:tc>
      </w:tr>
      <w:tr w:rsidR="00E13DC2" w:rsidRPr="00140E21" w14:paraId="2A895E6F" w14:textId="77777777" w:rsidTr="00943238">
        <w:tc>
          <w:tcPr>
            <w:tcW w:w="3827" w:type="dxa"/>
            <w:vAlign w:val="center"/>
          </w:tcPr>
          <w:p w14:paraId="1F4D74B6" w14:textId="77777777" w:rsidR="00E13DC2" w:rsidRDefault="00E13DC2" w:rsidP="00943238">
            <w:pPr>
              <w:pStyle w:val="TAL"/>
            </w:pPr>
            <w:r>
              <w:t>MBS Subscription data</w:t>
            </w:r>
          </w:p>
        </w:tc>
        <w:tc>
          <w:tcPr>
            <w:tcW w:w="1218" w:type="dxa"/>
          </w:tcPr>
          <w:p w14:paraId="79832515" w14:textId="77777777" w:rsidR="00E13DC2" w:rsidRDefault="00E13DC2" w:rsidP="00943238">
            <w:pPr>
              <w:pStyle w:val="TAL"/>
              <w:rPr>
                <w:rFonts w:eastAsia="맑은 고딕"/>
              </w:rPr>
            </w:pPr>
            <w:r>
              <w:rPr>
                <w:rFonts w:eastAsia="맑은 고딕"/>
              </w:rPr>
              <w:t>SUPI</w:t>
            </w:r>
          </w:p>
        </w:tc>
        <w:tc>
          <w:tcPr>
            <w:tcW w:w="2326" w:type="dxa"/>
          </w:tcPr>
          <w:p w14:paraId="373294F5" w14:textId="77777777" w:rsidR="00E13DC2" w:rsidRDefault="00E13DC2" w:rsidP="00943238">
            <w:pPr>
              <w:pStyle w:val="TAL"/>
              <w:rPr>
                <w:rFonts w:eastAsia="맑은 고딕"/>
              </w:rPr>
            </w:pPr>
            <w:r>
              <w:rPr>
                <w:rFonts w:eastAsia="맑은 고딕"/>
              </w:rPr>
              <w:t>-</w:t>
            </w:r>
          </w:p>
        </w:tc>
      </w:tr>
      <w:tr w:rsidR="00E13DC2" w:rsidRPr="00140E21" w14:paraId="33040A25" w14:textId="77777777" w:rsidTr="00943238">
        <w:tc>
          <w:tcPr>
            <w:tcW w:w="3827" w:type="dxa"/>
            <w:vAlign w:val="center"/>
          </w:tcPr>
          <w:p w14:paraId="72F8A396" w14:textId="77777777" w:rsidR="00E13DC2" w:rsidRDefault="00E13DC2" w:rsidP="00943238">
            <w:pPr>
              <w:pStyle w:val="TAL"/>
            </w:pPr>
            <w:r>
              <w:t>A2X Subscription data</w:t>
            </w:r>
          </w:p>
        </w:tc>
        <w:tc>
          <w:tcPr>
            <w:tcW w:w="1218" w:type="dxa"/>
          </w:tcPr>
          <w:p w14:paraId="47A89479" w14:textId="77777777" w:rsidR="00E13DC2" w:rsidRDefault="00E13DC2" w:rsidP="00943238">
            <w:pPr>
              <w:pStyle w:val="TAL"/>
              <w:rPr>
                <w:rFonts w:eastAsia="맑은 고딕"/>
              </w:rPr>
            </w:pPr>
            <w:r>
              <w:rPr>
                <w:rFonts w:eastAsia="맑은 고딕"/>
              </w:rPr>
              <w:t>SUPI</w:t>
            </w:r>
          </w:p>
        </w:tc>
        <w:tc>
          <w:tcPr>
            <w:tcW w:w="2326" w:type="dxa"/>
          </w:tcPr>
          <w:p w14:paraId="2954BDDA" w14:textId="77777777" w:rsidR="00E13DC2" w:rsidRDefault="00E13DC2" w:rsidP="00943238">
            <w:pPr>
              <w:pStyle w:val="TAL"/>
              <w:rPr>
                <w:rFonts w:eastAsia="맑은 고딕"/>
              </w:rPr>
            </w:pPr>
            <w:r>
              <w:rPr>
                <w:rFonts w:eastAsia="맑은 고딕"/>
              </w:rPr>
              <w:t>-</w:t>
            </w:r>
          </w:p>
        </w:tc>
      </w:tr>
      <w:tr w:rsidR="00E13DC2" w:rsidRPr="00140E21" w14:paraId="2BF0894C" w14:textId="77777777" w:rsidTr="00943238">
        <w:tc>
          <w:tcPr>
            <w:tcW w:w="3827" w:type="dxa"/>
            <w:vAlign w:val="center"/>
          </w:tcPr>
          <w:p w14:paraId="3D05FEE4" w14:textId="77777777" w:rsidR="00E13DC2" w:rsidRDefault="00E13DC2" w:rsidP="00943238">
            <w:pPr>
              <w:pStyle w:val="TAL"/>
            </w:pPr>
            <w:r>
              <w:t>Ranging/Sidelink Positioning Subscription data</w:t>
            </w:r>
          </w:p>
        </w:tc>
        <w:tc>
          <w:tcPr>
            <w:tcW w:w="1218" w:type="dxa"/>
          </w:tcPr>
          <w:p w14:paraId="2A103550" w14:textId="77777777" w:rsidR="00E13DC2" w:rsidRDefault="00E13DC2" w:rsidP="00943238">
            <w:pPr>
              <w:pStyle w:val="TAL"/>
              <w:rPr>
                <w:rFonts w:eastAsia="맑은 고딕"/>
              </w:rPr>
            </w:pPr>
            <w:r>
              <w:rPr>
                <w:rFonts w:eastAsia="맑은 고딕"/>
              </w:rPr>
              <w:t>SUPI</w:t>
            </w:r>
          </w:p>
        </w:tc>
        <w:tc>
          <w:tcPr>
            <w:tcW w:w="2326" w:type="dxa"/>
          </w:tcPr>
          <w:p w14:paraId="4ADA18A7" w14:textId="77777777" w:rsidR="00E13DC2" w:rsidRDefault="00E13DC2" w:rsidP="00943238">
            <w:pPr>
              <w:pStyle w:val="TAL"/>
              <w:rPr>
                <w:rFonts w:eastAsia="맑은 고딕"/>
              </w:rPr>
            </w:pPr>
            <w:r>
              <w:rPr>
                <w:rFonts w:eastAsia="맑은 고딕"/>
              </w:rPr>
              <w:t>-</w:t>
            </w:r>
          </w:p>
        </w:tc>
      </w:tr>
    </w:tbl>
    <w:p w14:paraId="45CFFF27" w14:textId="77777777" w:rsidR="00E13DC2" w:rsidRPr="00140E21" w:rsidRDefault="00E13DC2" w:rsidP="00E13DC2">
      <w:pPr>
        <w:pStyle w:val="FP"/>
        <w:rPr>
          <w:lang w:eastAsia="zh-CN"/>
        </w:rPr>
      </w:pPr>
    </w:p>
    <w:p w14:paraId="577C4D23" w14:textId="77777777" w:rsidR="00E13DC2" w:rsidRPr="00140E21" w:rsidRDefault="00E13DC2" w:rsidP="00E13DC2">
      <w:pPr>
        <w:pStyle w:val="TH"/>
        <w:rPr>
          <w:lang w:eastAsia="zh-CN"/>
        </w:rPr>
      </w:pPr>
      <w:bookmarkStart w:id="168" w:name="_CRTable5_2_3_3_14"/>
      <w:r w:rsidRPr="00140E21">
        <w:rPr>
          <w:lang w:eastAsia="zh-CN"/>
        </w:rPr>
        <w:lastRenderedPageBreak/>
        <w:t xml:space="preserve">Table </w:t>
      </w:r>
      <w:bookmarkEnd w:id="168"/>
      <w:r w:rsidRPr="00140E21">
        <w:rPr>
          <w:lang w:eastAsia="zh-CN"/>
        </w:rPr>
        <w:t>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E13DC2" w:rsidRPr="00140E21" w14:paraId="2C512D96" w14:textId="77777777" w:rsidTr="00943238">
        <w:tc>
          <w:tcPr>
            <w:tcW w:w="3827" w:type="dxa"/>
            <w:tcBorders>
              <w:bottom w:val="single" w:sz="4" w:space="0" w:color="auto"/>
            </w:tcBorders>
          </w:tcPr>
          <w:p w14:paraId="56A82CFA" w14:textId="77777777" w:rsidR="00E13DC2" w:rsidRPr="00140E21" w:rsidRDefault="00E13DC2" w:rsidP="00943238">
            <w:pPr>
              <w:pStyle w:val="TAH"/>
              <w:rPr>
                <w:lang w:eastAsia="zh-CN"/>
              </w:rPr>
            </w:pPr>
            <w:r w:rsidRPr="00140E21">
              <w:rPr>
                <w:lang w:eastAsia="zh-CN"/>
              </w:rPr>
              <w:t>Subscription Data Types</w:t>
            </w:r>
          </w:p>
        </w:tc>
        <w:tc>
          <w:tcPr>
            <w:tcW w:w="1218" w:type="dxa"/>
          </w:tcPr>
          <w:p w14:paraId="0CD256EE" w14:textId="77777777" w:rsidR="00E13DC2" w:rsidRPr="00140E21" w:rsidRDefault="00E13DC2" w:rsidP="00943238">
            <w:pPr>
              <w:pStyle w:val="TAH"/>
              <w:rPr>
                <w:lang w:eastAsia="zh-CN"/>
              </w:rPr>
            </w:pPr>
            <w:r w:rsidRPr="00140E21">
              <w:rPr>
                <w:lang w:eastAsia="zh-CN"/>
              </w:rPr>
              <w:t>Data Key</w:t>
            </w:r>
          </w:p>
        </w:tc>
        <w:tc>
          <w:tcPr>
            <w:tcW w:w="2326" w:type="dxa"/>
          </w:tcPr>
          <w:p w14:paraId="7C5D8F58" w14:textId="77777777" w:rsidR="00E13DC2" w:rsidRPr="00140E21" w:rsidRDefault="00E13DC2" w:rsidP="00943238">
            <w:pPr>
              <w:pStyle w:val="TAH"/>
              <w:rPr>
                <w:lang w:eastAsia="zh-CN"/>
              </w:rPr>
            </w:pPr>
            <w:r w:rsidRPr="00140E21">
              <w:rPr>
                <w:lang w:eastAsia="zh-CN"/>
              </w:rPr>
              <w:t>Data Sub Key</w:t>
            </w:r>
          </w:p>
        </w:tc>
      </w:tr>
      <w:tr w:rsidR="00E13DC2" w:rsidRPr="00140E21" w14:paraId="2F264A52" w14:textId="77777777" w:rsidTr="00943238">
        <w:tc>
          <w:tcPr>
            <w:tcW w:w="3827" w:type="dxa"/>
            <w:tcBorders>
              <w:bottom w:val="nil"/>
            </w:tcBorders>
            <w:vAlign w:val="center"/>
          </w:tcPr>
          <w:p w14:paraId="414EAED4" w14:textId="77777777" w:rsidR="00E13DC2" w:rsidRPr="00140E21" w:rsidRDefault="00E13DC2" w:rsidP="00943238">
            <w:pPr>
              <w:pStyle w:val="TAL"/>
              <w:rPr>
                <w:lang w:eastAsia="zh-CN"/>
              </w:rPr>
            </w:pPr>
            <w:r w:rsidRPr="00140E21">
              <w:t>Group Identifier translation</w:t>
            </w:r>
          </w:p>
        </w:tc>
        <w:tc>
          <w:tcPr>
            <w:tcW w:w="1218" w:type="dxa"/>
          </w:tcPr>
          <w:p w14:paraId="0295E4F8" w14:textId="77777777" w:rsidR="00E13DC2" w:rsidRPr="00140E21" w:rsidRDefault="00E13DC2" w:rsidP="00943238">
            <w:pPr>
              <w:pStyle w:val="TAL"/>
              <w:rPr>
                <w:lang w:eastAsia="zh-CN"/>
              </w:rPr>
            </w:pPr>
            <w:r w:rsidRPr="00140E21">
              <w:rPr>
                <w:lang w:eastAsia="zh-CN"/>
              </w:rPr>
              <w:t>External Group Identifier</w:t>
            </w:r>
          </w:p>
        </w:tc>
        <w:tc>
          <w:tcPr>
            <w:tcW w:w="2326" w:type="dxa"/>
          </w:tcPr>
          <w:p w14:paraId="4B7DAB6D" w14:textId="77777777" w:rsidR="00E13DC2" w:rsidRPr="00140E21" w:rsidRDefault="00E13DC2" w:rsidP="00943238">
            <w:pPr>
              <w:pStyle w:val="TAL"/>
              <w:rPr>
                <w:lang w:eastAsia="zh-CN"/>
              </w:rPr>
            </w:pPr>
            <w:r>
              <w:rPr>
                <w:lang w:eastAsia="zh-CN"/>
              </w:rPr>
              <w:t>-</w:t>
            </w:r>
          </w:p>
        </w:tc>
      </w:tr>
      <w:tr w:rsidR="00E13DC2" w:rsidRPr="00140E21" w14:paraId="162230F7" w14:textId="77777777" w:rsidTr="00943238">
        <w:tc>
          <w:tcPr>
            <w:tcW w:w="3827" w:type="dxa"/>
            <w:tcBorders>
              <w:top w:val="nil"/>
              <w:bottom w:val="single" w:sz="4" w:space="0" w:color="auto"/>
            </w:tcBorders>
            <w:vAlign w:val="center"/>
          </w:tcPr>
          <w:p w14:paraId="6AFDEE79" w14:textId="77777777" w:rsidR="00E13DC2" w:rsidRPr="00140E21" w:rsidRDefault="00E13DC2" w:rsidP="00943238">
            <w:pPr>
              <w:pStyle w:val="TAL"/>
            </w:pPr>
          </w:p>
        </w:tc>
        <w:tc>
          <w:tcPr>
            <w:tcW w:w="1218" w:type="dxa"/>
            <w:tcBorders>
              <w:bottom w:val="single" w:sz="4" w:space="0" w:color="auto"/>
            </w:tcBorders>
          </w:tcPr>
          <w:p w14:paraId="2AB28B20" w14:textId="77777777" w:rsidR="00E13DC2" w:rsidRPr="00140E21" w:rsidRDefault="00E13DC2" w:rsidP="00943238">
            <w:pPr>
              <w:pStyle w:val="TAL"/>
              <w:rPr>
                <w:lang w:eastAsia="zh-CN"/>
              </w:rPr>
            </w:pPr>
            <w:r>
              <w:rPr>
                <w:lang w:eastAsia="zh-CN"/>
              </w:rPr>
              <w:t>Internal Group Identifier</w:t>
            </w:r>
          </w:p>
        </w:tc>
        <w:tc>
          <w:tcPr>
            <w:tcW w:w="2326" w:type="dxa"/>
            <w:tcBorders>
              <w:bottom w:val="single" w:sz="4" w:space="0" w:color="auto"/>
            </w:tcBorders>
          </w:tcPr>
          <w:p w14:paraId="1E900525" w14:textId="77777777" w:rsidR="00E13DC2" w:rsidRPr="00140E21" w:rsidRDefault="00E13DC2" w:rsidP="00943238">
            <w:pPr>
              <w:pStyle w:val="TAL"/>
              <w:rPr>
                <w:lang w:eastAsia="zh-CN"/>
              </w:rPr>
            </w:pPr>
            <w:r>
              <w:rPr>
                <w:lang w:eastAsia="zh-CN"/>
              </w:rPr>
              <w:t>-</w:t>
            </w:r>
          </w:p>
        </w:tc>
      </w:tr>
      <w:tr w:rsidR="00E13DC2" w:rsidRPr="00140E21" w14:paraId="4C7DDC48" w14:textId="77777777" w:rsidTr="00943238">
        <w:tc>
          <w:tcPr>
            <w:tcW w:w="3827" w:type="dxa"/>
            <w:tcBorders>
              <w:top w:val="single" w:sz="4" w:space="0" w:color="auto"/>
            </w:tcBorders>
            <w:vAlign w:val="center"/>
          </w:tcPr>
          <w:p w14:paraId="38BD2303" w14:textId="77777777" w:rsidR="00E13DC2" w:rsidRPr="00140E21" w:rsidRDefault="00E13DC2" w:rsidP="00943238">
            <w:pPr>
              <w:pStyle w:val="TAL"/>
            </w:pPr>
            <w:r>
              <w:t>Group Data</w:t>
            </w:r>
          </w:p>
        </w:tc>
        <w:tc>
          <w:tcPr>
            <w:tcW w:w="1218" w:type="dxa"/>
            <w:tcBorders>
              <w:top w:val="single" w:sz="4" w:space="0" w:color="auto"/>
            </w:tcBorders>
          </w:tcPr>
          <w:p w14:paraId="4AF4F52B" w14:textId="77777777" w:rsidR="00E13DC2" w:rsidRDefault="00E13DC2" w:rsidP="00943238">
            <w:pPr>
              <w:pStyle w:val="TAL"/>
              <w:rPr>
                <w:lang w:eastAsia="zh-CN"/>
              </w:rPr>
            </w:pPr>
            <w:r>
              <w:rPr>
                <w:lang w:eastAsia="zh-CN"/>
              </w:rPr>
              <w:t>Internal Group Identifier</w:t>
            </w:r>
          </w:p>
        </w:tc>
        <w:tc>
          <w:tcPr>
            <w:tcW w:w="2326" w:type="dxa"/>
            <w:tcBorders>
              <w:top w:val="single" w:sz="4" w:space="0" w:color="auto"/>
            </w:tcBorders>
          </w:tcPr>
          <w:p w14:paraId="326E4C9C" w14:textId="77777777" w:rsidR="00E13DC2" w:rsidRDefault="00E13DC2" w:rsidP="00943238">
            <w:pPr>
              <w:pStyle w:val="TAL"/>
              <w:rPr>
                <w:lang w:eastAsia="zh-CN"/>
              </w:rPr>
            </w:pPr>
            <w:r>
              <w:rPr>
                <w:lang w:eastAsia="zh-CN"/>
              </w:rPr>
              <w:t>-</w:t>
            </w:r>
          </w:p>
        </w:tc>
      </w:tr>
    </w:tbl>
    <w:p w14:paraId="1378874E" w14:textId="77777777" w:rsidR="00E13DC2" w:rsidRPr="00140E21" w:rsidRDefault="00E13DC2" w:rsidP="00E13DC2">
      <w:pPr>
        <w:pStyle w:val="FP"/>
        <w:rPr>
          <w:lang w:eastAsia="zh-CN"/>
        </w:rPr>
      </w:pPr>
    </w:p>
    <w:p w14:paraId="11EB8A50" w14:textId="77777777" w:rsidR="00E13DC2" w:rsidRPr="00140E21" w:rsidRDefault="00E13DC2" w:rsidP="00E13DC2">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4F3C1D2E" w14:textId="77777777" w:rsidR="00E13DC2" w:rsidRPr="00BB6F96" w:rsidRDefault="00E13DC2" w:rsidP="00102246"/>
    <w:p w14:paraId="585742B5" w14:textId="3F2E6C78" w:rsidR="00102246" w:rsidRPr="00370E34" w:rsidRDefault="00102246" w:rsidP="00102246">
      <w:pPr>
        <w:pBdr>
          <w:top w:val="single" w:sz="4" w:space="1" w:color="auto"/>
          <w:left w:val="single" w:sz="4" w:space="4" w:color="auto"/>
          <w:bottom w:val="single" w:sz="4" w:space="1" w:color="auto"/>
          <w:right w:val="single" w:sz="4" w:space="4" w:color="auto"/>
        </w:pBdr>
        <w:jc w:val="center"/>
        <w:rPr>
          <w:color w:val="FF0000"/>
          <w:lang w:eastAsia="zh-CN"/>
        </w:rPr>
      </w:pPr>
      <w:r w:rsidRPr="00BB6F96">
        <w:rPr>
          <w:rFonts w:cs="Arial"/>
          <w:color w:val="FF0000"/>
          <w:sz w:val="36"/>
          <w:szCs w:val="48"/>
        </w:rPr>
        <w:t xml:space="preserve">&gt;&gt;&gt;&gt; </w:t>
      </w:r>
      <w:r w:rsidR="005611E2" w:rsidRPr="00BB6F96">
        <w:rPr>
          <w:rFonts w:cs="Arial"/>
          <w:color w:val="FF0000"/>
          <w:sz w:val="36"/>
          <w:szCs w:val="48"/>
        </w:rPr>
        <w:t>End of</w:t>
      </w:r>
      <w:r w:rsidRPr="00BB6F96">
        <w:rPr>
          <w:rFonts w:cs="Arial"/>
          <w:color w:val="FF0000"/>
          <w:sz w:val="36"/>
          <w:szCs w:val="48"/>
        </w:rPr>
        <w:t xml:space="preserve"> Changes &lt;&lt;&lt;&lt;</w:t>
      </w:r>
    </w:p>
    <w:bookmarkEnd w:id="1"/>
    <w:p w14:paraId="6BE84B4D" w14:textId="75E053A4" w:rsidR="00102246" w:rsidRPr="00102246" w:rsidRDefault="00102246" w:rsidP="00102246">
      <w:pPr>
        <w:jc w:val="center"/>
        <w:rPr>
          <w:noProof/>
          <w:color w:val="0070C0"/>
          <w:sz w:val="32"/>
          <w:szCs w:val="32"/>
          <w:lang w:eastAsia="ko-KR"/>
        </w:rPr>
      </w:pPr>
    </w:p>
    <w:sectPr w:rsidR="00102246" w:rsidRPr="0010224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3F13CB76" w16cex:dateUtc="2024-10-16T17:00:00Z"/>
  <w16cex:commentExtensible w16cex:durableId="49DD6845" w16cex:dateUtc="2024-10-16T17:01: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5645E3" w14:textId="77777777" w:rsidR="00E80DFC" w:rsidRDefault="00E80DFC">
      <w:r>
        <w:separator/>
      </w:r>
    </w:p>
  </w:endnote>
  <w:endnote w:type="continuationSeparator" w:id="0">
    <w:p w14:paraId="10E0CD23" w14:textId="77777777" w:rsidR="00E80DFC" w:rsidRDefault="00E80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auto"/>
    <w:pitch w:val="default"/>
    <w:sig w:usb0="00000000" w:usb1="00000000" w:usb2="00000000" w:usb3="00000000" w:csb0="0004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286334" w14:textId="77777777" w:rsidR="00E80DFC" w:rsidRDefault="00E80DFC">
      <w:r>
        <w:separator/>
      </w:r>
    </w:p>
  </w:footnote>
  <w:footnote w:type="continuationSeparator" w:id="0">
    <w:p w14:paraId="0EAE0A90" w14:textId="77777777" w:rsidR="00E80DFC" w:rsidRDefault="00E80D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41B38" w:rsidRDefault="00B41B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41B38" w:rsidRDefault="00B41B3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41B38" w:rsidRDefault="00B41B3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41B38" w:rsidRDefault="00B41B3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nsid w:val="FFFFFF7E"/>
    <w:multiLevelType w:val="singleLevel"/>
    <w:tmpl w:val="7FC421B2"/>
    <w:lvl w:ilvl="0">
      <w:start w:val="1"/>
      <w:numFmt w:val="decimal"/>
      <w:pStyle w:val="3"/>
      <w:lvlText w:val="%1."/>
      <w:lvlJc w:val="left"/>
      <w:pPr>
        <w:tabs>
          <w:tab w:val="num" w:pos="926"/>
        </w:tabs>
        <w:ind w:left="926" w:hanging="360"/>
      </w:pPr>
    </w:lvl>
  </w:abstractNum>
  <w:abstractNum w:abstractNumId="3">
    <w:nsid w:val="FFFFFF7F"/>
    <w:multiLevelType w:val="singleLevel"/>
    <w:tmpl w:val="972E2692"/>
    <w:lvl w:ilvl="0">
      <w:start w:val="1"/>
      <w:numFmt w:val="decimal"/>
      <w:lvlText w:val="%1."/>
      <w:lvlJc w:val="left"/>
      <w:pPr>
        <w:tabs>
          <w:tab w:val="num" w:pos="643"/>
        </w:tabs>
        <w:ind w:left="643" w:hanging="360"/>
      </w:pPr>
    </w:lvl>
  </w:abstractNum>
  <w:abstractNum w:abstractNumId="4">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81E84C0"/>
    <w:lvl w:ilvl="0">
      <w:start w:val="1"/>
      <w:numFmt w:val="decimal"/>
      <w:lvlText w:val="%1."/>
      <w:lvlJc w:val="left"/>
      <w:pPr>
        <w:tabs>
          <w:tab w:val="num" w:pos="360"/>
        </w:tabs>
        <w:ind w:left="360" w:hanging="360"/>
      </w:pPr>
    </w:lvl>
  </w:abstractNum>
  <w:abstractNum w:abstractNumId="9">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nsid w:val="2EA93694"/>
    <w:multiLevelType w:val="hybridMultilevel"/>
    <w:tmpl w:val="A524F040"/>
    <w:lvl w:ilvl="0" w:tplc="09508946">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2-2408562">
    <w15:presenceInfo w15:providerId="None" w15:userId="S2-2408562"/>
  </w15:person>
  <w15:person w15:author="Hongsuk (LGE)">
    <w15:presenceInfo w15:providerId="None" w15:userId="Hongsuk (LGE)"/>
  </w15:person>
  <w15:person w15:author="NOKIA-TC-1">
    <w15:presenceInfo w15:providerId="None" w15:userId="NOKIA-TC-1"/>
  </w15:person>
  <w15:person w15:author="SSr1">
    <w15:presenceInfo w15:providerId="None" w15:userId="SSr1"/>
  </w15:person>
  <w15:person w15:author="SS">
    <w15:presenceInfo w15:providerId="None" w15:userId="SS"/>
  </w15:person>
  <w15:person w15:author="Rev">
    <w15:presenceInfo w15:providerId="None" w15:userId="Rev"/>
  </w15:person>
  <w15:person w15:author="Samsung">
    <w15:presenceInfo w15:providerId="None" w15:userId="Samsung"/>
  </w15:person>
  <w15:person w15:author="Rev_5">
    <w15:presenceInfo w15:providerId="None" w15:userId="Rev_5"/>
  </w15:person>
  <w15:person w15:author="NOKIA-TC-2">
    <w15:presenceInfo w15:providerId="None" w15:userId="NOKIA-TC-2"/>
  </w15:person>
  <w15:person w15:author="NOKIA-TC-3">
    <w15:presenceInfo w15:providerId="None" w15:userId="NOKIA-TC-3"/>
  </w15:person>
  <w15:person w15:author="Nokia-TC">
    <w15:presenceInfo w15:providerId="None" w15:userId="Nokia-T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448"/>
    <w:rsid w:val="000373F9"/>
    <w:rsid w:val="00037C29"/>
    <w:rsid w:val="0004443D"/>
    <w:rsid w:val="00045A9C"/>
    <w:rsid w:val="000555C9"/>
    <w:rsid w:val="0006269F"/>
    <w:rsid w:val="00070E09"/>
    <w:rsid w:val="0007105E"/>
    <w:rsid w:val="00071548"/>
    <w:rsid w:val="00082E7E"/>
    <w:rsid w:val="00090065"/>
    <w:rsid w:val="000A2C35"/>
    <w:rsid w:val="000A32BA"/>
    <w:rsid w:val="000A5241"/>
    <w:rsid w:val="000A5ABB"/>
    <w:rsid w:val="000A6394"/>
    <w:rsid w:val="000B19B8"/>
    <w:rsid w:val="000B5725"/>
    <w:rsid w:val="000B7FED"/>
    <w:rsid w:val="000C038A"/>
    <w:rsid w:val="000C6598"/>
    <w:rsid w:val="000D24F0"/>
    <w:rsid w:val="000D44B3"/>
    <w:rsid w:val="000D4AEE"/>
    <w:rsid w:val="000E4D0B"/>
    <w:rsid w:val="000E79C6"/>
    <w:rsid w:val="00100C73"/>
    <w:rsid w:val="00102246"/>
    <w:rsid w:val="00111F8E"/>
    <w:rsid w:val="00114EAE"/>
    <w:rsid w:val="0011524C"/>
    <w:rsid w:val="0012167A"/>
    <w:rsid w:val="00130597"/>
    <w:rsid w:val="00145D43"/>
    <w:rsid w:val="00147904"/>
    <w:rsid w:val="00151812"/>
    <w:rsid w:val="00192C46"/>
    <w:rsid w:val="001A08B3"/>
    <w:rsid w:val="001A7B24"/>
    <w:rsid w:val="001A7B60"/>
    <w:rsid w:val="001B04B5"/>
    <w:rsid w:val="001B0626"/>
    <w:rsid w:val="001B52F0"/>
    <w:rsid w:val="001B7A65"/>
    <w:rsid w:val="001C2F47"/>
    <w:rsid w:val="001E41F3"/>
    <w:rsid w:val="001F33A9"/>
    <w:rsid w:val="00210BD2"/>
    <w:rsid w:val="00241861"/>
    <w:rsid w:val="002535CD"/>
    <w:rsid w:val="0026004D"/>
    <w:rsid w:val="002640DD"/>
    <w:rsid w:val="00266C36"/>
    <w:rsid w:val="00275D12"/>
    <w:rsid w:val="00284FEB"/>
    <w:rsid w:val="002860C4"/>
    <w:rsid w:val="00293506"/>
    <w:rsid w:val="002A0FC3"/>
    <w:rsid w:val="002B0AB5"/>
    <w:rsid w:val="002B4591"/>
    <w:rsid w:val="002B4C79"/>
    <w:rsid w:val="002B5741"/>
    <w:rsid w:val="002C0E34"/>
    <w:rsid w:val="002D5B22"/>
    <w:rsid w:val="002D76BB"/>
    <w:rsid w:val="002E472E"/>
    <w:rsid w:val="00300DDD"/>
    <w:rsid w:val="00301E3E"/>
    <w:rsid w:val="003031B7"/>
    <w:rsid w:val="00305409"/>
    <w:rsid w:val="00340130"/>
    <w:rsid w:val="00356B18"/>
    <w:rsid w:val="003609EF"/>
    <w:rsid w:val="00361A33"/>
    <w:rsid w:val="0036231A"/>
    <w:rsid w:val="00374DD4"/>
    <w:rsid w:val="00383951"/>
    <w:rsid w:val="00393607"/>
    <w:rsid w:val="00397D51"/>
    <w:rsid w:val="003A495E"/>
    <w:rsid w:val="003A73BB"/>
    <w:rsid w:val="003B2B7E"/>
    <w:rsid w:val="003C7238"/>
    <w:rsid w:val="003D3083"/>
    <w:rsid w:val="003E1A36"/>
    <w:rsid w:val="003E4768"/>
    <w:rsid w:val="003F0470"/>
    <w:rsid w:val="003F5970"/>
    <w:rsid w:val="00410371"/>
    <w:rsid w:val="00410993"/>
    <w:rsid w:val="0041102F"/>
    <w:rsid w:val="0041255D"/>
    <w:rsid w:val="00415C4B"/>
    <w:rsid w:val="004242F1"/>
    <w:rsid w:val="00445413"/>
    <w:rsid w:val="0045677F"/>
    <w:rsid w:val="00467FB1"/>
    <w:rsid w:val="00480022"/>
    <w:rsid w:val="00487917"/>
    <w:rsid w:val="004A2861"/>
    <w:rsid w:val="004B75B7"/>
    <w:rsid w:val="004C3652"/>
    <w:rsid w:val="005128AA"/>
    <w:rsid w:val="005141D9"/>
    <w:rsid w:val="0051580D"/>
    <w:rsid w:val="005270D6"/>
    <w:rsid w:val="00533F03"/>
    <w:rsid w:val="00535B8D"/>
    <w:rsid w:val="00547111"/>
    <w:rsid w:val="005611E2"/>
    <w:rsid w:val="00564525"/>
    <w:rsid w:val="00564673"/>
    <w:rsid w:val="005925F4"/>
    <w:rsid w:val="00592D74"/>
    <w:rsid w:val="0059552F"/>
    <w:rsid w:val="005A46B5"/>
    <w:rsid w:val="005C180F"/>
    <w:rsid w:val="005C7187"/>
    <w:rsid w:val="005C7282"/>
    <w:rsid w:val="005E2C44"/>
    <w:rsid w:val="005E5705"/>
    <w:rsid w:val="0060364E"/>
    <w:rsid w:val="006046B8"/>
    <w:rsid w:val="006049A2"/>
    <w:rsid w:val="0061608E"/>
    <w:rsid w:val="00621188"/>
    <w:rsid w:val="006257ED"/>
    <w:rsid w:val="00626A58"/>
    <w:rsid w:val="00630F21"/>
    <w:rsid w:val="00641C27"/>
    <w:rsid w:val="00643A62"/>
    <w:rsid w:val="006446B5"/>
    <w:rsid w:val="00647245"/>
    <w:rsid w:val="0064741D"/>
    <w:rsid w:val="00652FEE"/>
    <w:rsid w:val="00653DE4"/>
    <w:rsid w:val="00656306"/>
    <w:rsid w:val="00656A9C"/>
    <w:rsid w:val="00665C47"/>
    <w:rsid w:val="00683D28"/>
    <w:rsid w:val="00687C48"/>
    <w:rsid w:val="00691411"/>
    <w:rsid w:val="00692777"/>
    <w:rsid w:val="00695808"/>
    <w:rsid w:val="006A1228"/>
    <w:rsid w:val="006A2670"/>
    <w:rsid w:val="006B3669"/>
    <w:rsid w:val="006B46FB"/>
    <w:rsid w:val="006C38F1"/>
    <w:rsid w:val="006D0194"/>
    <w:rsid w:val="006D22A6"/>
    <w:rsid w:val="006E21FB"/>
    <w:rsid w:val="006F0756"/>
    <w:rsid w:val="00706EC5"/>
    <w:rsid w:val="0071781A"/>
    <w:rsid w:val="00731C9F"/>
    <w:rsid w:val="00742DA2"/>
    <w:rsid w:val="00743870"/>
    <w:rsid w:val="00755E1A"/>
    <w:rsid w:val="00761189"/>
    <w:rsid w:val="00765AD3"/>
    <w:rsid w:val="007746C6"/>
    <w:rsid w:val="007771AF"/>
    <w:rsid w:val="00786FD9"/>
    <w:rsid w:val="00791ED3"/>
    <w:rsid w:val="00792342"/>
    <w:rsid w:val="007975DD"/>
    <w:rsid w:val="007977A8"/>
    <w:rsid w:val="007A3FB0"/>
    <w:rsid w:val="007B512A"/>
    <w:rsid w:val="007C2097"/>
    <w:rsid w:val="007D30BB"/>
    <w:rsid w:val="007D6A07"/>
    <w:rsid w:val="007E288D"/>
    <w:rsid w:val="007F54CC"/>
    <w:rsid w:val="007F7259"/>
    <w:rsid w:val="008040A8"/>
    <w:rsid w:val="00805349"/>
    <w:rsid w:val="00805867"/>
    <w:rsid w:val="0081639F"/>
    <w:rsid w:val="00820C75"/>
    <w:rsid w:val="00824906"/>
    <w:rsid w:val="008279FA"/>
    <w:rsid w:val="008443DE"/>
    <w:rsid w:val="00845048"/>
    <w:rsid w:val="00846220"/>
    <w:rsid w:val="008626E7"/>
    <w:rsid w:val="008627F3"/>
    <w:rsid w:val="00870EE7"/>
    <w:rsid w:val="00870FFD"/>
    <w:rsid w:val="008863B9"/>
    <w:rsid w:val="0088715E"/>
    <w:rsid w:val="008958FD"/>
    <w:rsid w:val="008A45A6"/>
    <w:rsid w:val="008A4963"/>
    <w:rsid w:val="008B25E0"/>
    <w:rsid w:val="008D3CCC"/>
    <w:rsid w:val="008E220C"/>
    <w:rsid w:val="008E5C15"/>
    <w:rsid w:val="008E742C"/>
    <w:rsid w:val="008F3789"/>
    <w:rsid w:val="008F40EF"/>
    <w:rsid w:val="008F5325"/>
    <w:rsid w:val="008F686C"/>
    <w:rsid w:val="008F7CBF"/>
    <w:rsid w:val="00901CDC"/>
    <w:rsid w:val="00913BD3"/>
    <w:rsid w:val="00914453"/>
    <w:rsid w:val="009148DE"/>
    <w:rsid w:val="0091561D"/>
    <w:rsid w:val="00921968"/>
    <w:rsid w:val="00922778"/>
    <w:rsid w:val="00923407"/>
    <w:rsid w:val="00923569"/>
    <w:rsid w:val="009320EE"/>
    <w:rsid w:val="00941E30"/>
    <w:rsid w:val="00943238"/>
    <w:rsid w:val="009531B0"/>
    <w:rsid w:val="009570B5"/>
    <w:rsid w:val="00971866"/>
    <w:rsid w:val="009741B3"/>
    <w:rsid w:val="00975AB6"/>
    <w:rsid w:val="009777D9"/>
    <w:rsid w:val="009833D8"/>
    <w:rsid w:val="00991B88"/>
    <w:rsid w:val="009A5753"/>
    <w:rsid w:val="009A579D"/>
    <w:rsid w:val="009D2679"/>
    <w:rsid w:val="009D781F"/>
    <w:rsid w:val="009E3297"/>
    <w:rsid w:val="009E7FCC"/>
    <w:rsid w:val="009F734F"/>
    <w:rsid w:val="00A01673"/>
    <w:rsid w:val="00A03A38"/>
    <w:rsid w:val="00A059D5"/>
    <w:rsid w:val="00A246B6"/>
    <w:rsid w:val="00A25642"/>
    <w:rsid w:val="00A2587F"/>
    <w:rsid w:val="00A36838"/>
    <w:rsid w:val="00A371B0"/>
    <w:rsid w:val="00A37B35"/>
    <w:rsid w:val="00A37F1D"/>
    <w:rsid w:val="00A43F67"/>
    <w:rsid w:val="00A47E70"/>
    <w:rsid w:val="00A50CF0"/>
    <w:rsid w:val="00A7671C"/>
    <w:rsid w:val="00A87663"/>
    <w:rsid w:val="00A93F18"/>
    <w:rsid w:val="00A9417B"/>
    <w:rsid w:val="00A966B2"/>
    <w:rsid w:val="00AA2CBC"/>
    <w:rsid w:val="00AB0C08"/>
    <w:rsid w:val="00AB2AD3"/>
    <w:rsid w:val="00AB4416"/>
    <w:rsid w:val="00AC0D26"/>
    <w:rsid w:val="00AC2B3C"/>
    <w:rsid w:val="00AC5820"/>
    <w:rsid w:val="00AC5886"/>
    <w:rsid w:val="00AD1CD8"/>
    <w:rsid w:val="00AD255A"/>
    <w:rsid w:val="00AD2BC5"/>
    <w:rsid w:val="00AE4529"/>
    <w:rsid w:val="00AF529B"/>
    <w:rsid w:val="00AF601B"/>
    <w:rsid w:val="00B227AF"/>
    <w:rsid w:val="00B258BB"/>
    <w:rsid w:val="00B3067C"/>
    <w:rsid w:val="00B36CB3"/>
    <w:rsid w:val="00B377D0"/>
    <w:rsid w:val="00B418EC"/>
    <w:rsid w:val="00B41B38"/>
    <w:rsid w:val="00B465AE"/>
    <w:rsid w:val="00B47D12"/>
    <w:rsid w:val="00B61DA6"/>
    <w:rsid w:val="00B67B97"/>
    <w:rsid w:val="00B73088"/>
    <w:rsid w:val="00B743D3"/>
    <w:rsid w:val="00B74B8F"/>
    <w:rsid w:val="00B83263"/>
    <w:rsid w:val="00B8585B"/>
    <w:rsid w:val="00B937E4"/>
    <w:rsid w:val="00B9533D"/>
    <w:rsid w:val="00B968C8"/>
    <w:rsid w:val="00B97817"/>
    <w:rsid w:val="00BA3EC5"/>
    <w:rsid w:val="00BA4A00"/>
    <w:rsid w:val="00BA51D9"/>
    <w:rsid w:val="00BB5DFC"/>
    <w:rsid w:val="00BB6F96"/>
    <w:rsid w:val="00BD1A20"/>
    <w:rsid w:val="00BD1FAD"/>
    <w:rsid w:val="00BD279D"/>
    <w:rsid w:val="00BD3267"/>
    <w:rsid w:val="00BD6BB8"/>
    <w:rsid w:val="00BE69AA"/>
    <w:rsid w:val="00BF0D73"/>
    <w:rsid w:val="00BF2A64"/>
    <w:rsid w:val="00BF5A66"/>
    <w:rsid w:val="00C01BF4"/>
    <w:rsid w:val="00C01CC5"/>
    <w:rsid w:val="00C02FC3"/>
    <w:rsid w:val="00C1112D"/>
    <w:rsid w:val="00C16B5A"/>
    <w:rsid w:val="00C33950"/>
    <w:rsid w:val="00C34EAF"/>
    <w:rsid w:val="00C401C5"/>
    <w:rsid w:val="00C40EEC"/>
    <w:rsid w:val="00C42384"/>
    <w:rsid w:val="00C43F24"/>
    <w:rsid w:val="00C651B5"/>
    <w:rsid w:val="00C66BA2"/>
    <w:rsid w:val="00C765D7"/>
    <w:rsid w:val="00C76D82"/>
    <w:rsid w:val="00C870F6"/>
    <w:rsid w:val="00C907B5"/>
    <w:rsid w:val="00C925F3"/>
    <w:rsid w:val="00C95985"/>
    <w:rsid w:val="00CA35F2"/>
    <w:rsid w:val="00CC5026"/>
    <w:rsid w:val="00CC68D0"/>
    <w:rsid w:val="00CC7B7E"/>
    <w:rsid w:val="00CE094D"/>
    <w:rsid w:val="00CE5E32"/>
    <w:rsid w:val="00CF0591"/>
    <w:rsid w:val="00D03F9A"/>
    <w:rsid w:val="00D06D51"/>
    <w:rsid w:val="00D1128D"/>
    <w:rsid w:val="00D15A16"/>
    <w:rsid w:val="00D15B02"/>
    <w:rsid w:val="00D24991"/>
    <w:rsid w:val="00D50255"/>
    <w:rsid w:val="00D66520"/>
    <w:rsid w:val="00D668E9"/>
    <w:rsid w:val="00D810B0"/>
    <w:rsid w:val="00D82C9B"/>
    <w:rsid w:val="00D84AE9"/>
    <w:rsid w:val="00D9124E"/>
    <w:rsid w:val="00D95EAE"/>
    <w:rsid w:val="00D968A9"/>
    <w:rsid w:val="00DC18E0"/>
    <w:rsid w:val="00DD108E"/>
    <w:rsid w:val="00DD25B1"/>
    <w:rsid w:val="00DD3D17"/>
    <w:rsid w:val="00DD6146"/>
    <w:rsid w:val="00DE34CF"/>
    <w:rsid w:val="00E11593"/>
    <w:rsid w:val="00E13DC2"/>
    <w:rsid w:val="00E13F3D"/>
    <w:rsid w:val="00E22CA9"/>
    <w:rsid w:val="00E23549"/>
    <w:rsid w:val="00E34898"/>
    <w:rsid w:val="00E52038"/>
    <w:rsid w:val="00E75640"/>
    <w:rsid w:val="00E77ED8"/>
    <w:rsid w:val="00E80DFC"/>
    <w:rsid w:val="00EA61A5"/>
    <w:rsid w:val="00EA79A1"/>
    <w:rsid w:val="00EB09B7"/>
    <w:rsid w:val="00EC575B"/>
    <w:rsid w:val="00EE3671"/>
    <w:rsid w:val="00EE7D7C"/>
    <w:rsid w:val="00F152B5"/>
    <w:rsid w:val="00F23602"/>
    <w:rsid w:val="00F25D98"/>
    <w:rsid w:val="00F300FB"/>
    <w:rsid w:val="00F370D2"/>
    <w:rsid w:val="00F5505B"/>
    <w:rsid w:val="00F625AB"/>
    <w:rsid w:val="00F6712B"/>
    <w:rsid w:val="00F703C6"/>
    <w:rsid w:val="00FA5DCD"/>
    <w:rsid w:val="00FA71D8"/>
    <w:rsid w:val="00FB6386"/>
    <w:rsid w:val="00FC21A7"/>
    <w:rsid w:val="00FC757E"/>
    <w:rsid w:val="00FD7A3E"/>
    <w:rsid w:val="00FE21AA"/>
    <w:rsid w:val="00FF758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B1Char">
    <w:name w:val="B1 Char"/>
    <w:link w:val="B1"/>
    <w:qFormat/>
    <w:rsid w:val="00B418EC"/>
    <w:rPr>
      <w:rFonts w:ascii="Times New Roman" w:hAnsi="Times New Roman"/>
      <w:lang w:val="en-GB" w:eastAsia="en-US"/>
    </w:rPr>
  </w:style>
  <w:style w:type="character" w:customStyle="1" w:styleId="THChar">
    <w:name w:val="TH Char"/>
    <w:link w:val="TH"/>
    <w:qFormat/>
    <w:rsid w:val="00102246"/>
    <w:rPr>
      <w:rFonts w:ascii="Arial" w:hAnsi="Arial"/>
      <w:b/>
      <w:lang w:val="en-GB" w:eastAsia="en-US"/>
    </w:rPr>
  </w:style>
  <w:style w:type="character" w:customStyle="1" w:styleId="NOZchn">
    <w:name w:val="NO Zchn"/>
    <w:link w:val="NO"/>
    <w:rsid w:val="00102246"/>
    <w:rPr>
      <w:rFonts w:ascii="Times New Roman" w:hAnsi="Times New Roman"/>
      <w:lang w:val="en-GB" w:eastAsia="en-US"/>
    </w:rPr>
  </w:style>
  <w:style w:type="character" w:customStyle="1" w:styleId="TFChar">
    <w:name w:val="TF Char"/>
    <w:link w:val="TF"/>
    <w:qFormat/>
    <w:rsid w:val="00102246"/>
    <w:rPr>
      <w:rFonts w:ascii="Arial" w:hAnsi="Arial"/>
      <w:b/>
      <w:lang w:val="en-GB" w:eastAsia="en-US"/>
    </w:rPr>
  </w:style>
  <w:style w:type="table" w:styleId="af1">
    <w:name w:val="Table Grid"/>
    <w:basedOn w:val="a1"/>
    <w:rsid w:val="009320EE"/>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rsid w:val="009320EE"/>
    <w:rPr>
      <w:rFonts w:ascii="Arial" w:hAnsi="Arial"/>
      <w:sz w:val="18"/>
      <w:lang w:val="en-GB" w:eastAsia="en-US"/>
    </w:rPr>
  </w:style>
  <w:style w:type="character" w:customStyle="1" w:styleId="TAHCar">
    <w:name w:val="TAH Car"/>
    <w:link w:val="TAH"/>
    <w:rsid w:val="009320EE"/>
    <w:rPr>
      <w:rFonts w:ascii="Arial" w:hAnsi="Arial"/>
      <w:b/>
      <w:sz w:val="18"/>
      <w:lang w:val="en-GB" w:eastAsia="en-US"/>
    </w:rPr>
  </w:style>
  <w:style w:type="character" w:customStyle="1" w:styleId="NOChar">
    <w:name w:val="NO Char"/>
    <w:qFormat/>
    <w:rsid w:val="00114EAE"/>
  </w:style>
  <w:style w:type="paragraph" w:customStyle="1" w:styleId="TAJ">
    <w:name w:val="TAJ"/>
    <w:basedOn w:val="TH"/>
    <w:rsid w:val="001C2F47"/>
    <w:pPr>
      <w:overflowPunct w:val="0"/>
      <w:autoSpaceDE w:val="0"/>
      <w:autoSpaceDN w:val="0"/>
      <w:adjustRightInd w:val="0"/>
      <w:textAlignment w:val="baseline"/>
    </w:pPr>
    <w:rPr>
      <w:lang w:eastAsia="en-GB"/>
    </w:rPr>
  </w:style>
  <w:style w:type="paragraph" w:customStyle="1" w:styleId="Guidance">
    <w:name w:val="Guidance"/>
    <w:basedOn w:val="a"/>
    <w:rsid w:val="001C2F47"/>
    <w:pPr>
      <w:overflowPunct w:val="0"/>
      <w:autoSpaceDE w:val="0"/>
      <w:autoSpaceDN w:val="0"/>
      <w:adjustRightInd w:val="0"/>
      <w:textAlignment w:val="baseline"/>
    </w:pPr>
    <w:rPr>
      <w:i/>
      <w:color w:val="0000FF"/>
      <w:lang w:eastAsia="en-GB"/>
    </w:rPr>
  </w:style>
  <w:style w:type="character" w:customStyle="1" w:styleId="Char2">
    <w:name w:val="풍선 도움말 텍스트 Char"/>
    <w:link w:val="ae"/>
    <w:rsid w:val="001C2F47"/>
    <w:rPr>
      <w:rFonts w:ascii="Tahoma" w:hAnsi="Tahoma" w:cs="Tahoma"/>
      <w:sz w:val="16"/>
      <w:szCs w:val="16"/>
      <w:lang w:val="en-GB" w:eastAsia="en-US"/>
    </w:rPr>
  </w:style>
  <w:style w:type="character" w:customStyle="1" w:styleId="UnresolvedMention">
    <w:name w:val="Unresolved Mention"/>
    <w:basedOn w:val="a0"/>
    <w:uiPriority w:val="99"/>
    <w:semiHidden/>
    <w:unhideWhenUsed/>
    <w:rsid w:val="001C2F47"/>
    <w:rPr>
      <w:color w:val="605E5C"/>
      <w:shd w:val="clear" w:color="auto" w:fill="E1DFDD"/>
    </w:rPr>
  </w:style>
  <w:style w:type="character" w:customStyle="1" w:styleId="EXChar">
    <w:name w:val="EX Char"/>
    <w:link w:val="EX"/>
    <w:locked/>
    <w:rsid w:val="001C2F47"/>
    <w:rPr>
      <w:rFonts w:ascii="Times New Roman" w:hAnsi="Times New Roman"/>
      <w:lang w:val="en-GB" w:eastAsia="en-US"/>
    </w:rPr>
  </w:style>
  <w:style w:type="character" w:customStyle="1" w:styleId="1Char">
    <w:name w:val="제목 1 Char"/>
    <w:link w:val="1"/>
    <w:rsid w:val="001C2F47"/>
    <w:rPr>
      <w:rFonts w:ascii="Arial" w:hAnsi="Arial"/>
      <w:sz w:val="36"/>
      <w:lang w:val="en-GB" w:eastAsia="en-US"/>
    </w:rPr>
  </w:style>
  <w:style w:type="character" w:customStyle="1" w:styleId="2Char">
    <w:name w:val="제목 2 Char"/>
    <w:link w:val="2"/>
    <w:rsid w:val="001C2F47"/>
    <w:rPr>
      <w:rFonts w:ascii="Arial" w:hAnsi="Arial"/>
      <w:sz w:val="32"/>
      <w:lang w:val="en-GB" w:eastAsia="en-US"/>
    </w:rPr>
  </w:style>
  <w:style w:type="character" w:customStyle="1" w:styleId="3Char">
    <w:name w:val="제목 3 Char"/>
    <w:link w:val="30"/>
    <w:rsid w:val="001C2F47"/>
    <w:rPr>
      <w:rFonts w:ascii="Arial" w:hAnsi="Arial"/>
      <w:sz w:val="28"/>
      <w:lang w:val="en-GB" w:eastAsia="en-US"/>
    </w:rPr>
  </w:style>
  <w:style w:type="character" w:customStyle="1" w:styleId="4Char">
    <w:name w:val="제목 4 Char"/>
    <w:link w:val="40"/>
    <w:rsid w:val="001C2F47"/>
    <w:rPr>
      <w:rFonts w:ascii="Arial" w:hAnsi="Arial"/>
      <w:sz w:val="24"/>
      <w:lang w:val="en-GB" w:eastAsia="en-US"/>
    </w:rPr>
  </w:style>
  <w:style w:type="character" w:customStyle="1" w:styleId="5Char">
    <w:name w:val="제목 5 Char"/>
    <w:link w:val="50"/>
    <w:rsid w:val="001C2F47"/>
    <w:rPr>
      <w:rFonts w:ascii="Arial" w:hAnsi="Arial"/>
      <w:sz w:val="22"/>
      <w:lang w:val="en-GB" w:eastAsia="en-US"/>
    </w:rPr>
  </w:style>
  <w:style w:type="character" w:customStyle="1" w:styleId="9Char">
    <w:name w:val="제목 9 Char"/>
    <w:link w:val="9"/>
    <w:rsid w:val="001C2F47"/>
    <w:rPr>
      <w:rFonts w:ascii="Arial" w:hAnsi="Arial"/>
      <w:sz w:val="36"/>
      <w:lang w:val="en-GB" w:eastAsia="en-US"/>
    </w:rPr>
  </w:style>
  <w:style w:type="character" w:customStyle="1" w:styleId="Char">
    <w:name w:val="머리글 Char"/>
    <w:link w:val="a4"/>
    <w:rsid w:val="001C2F47"/>
    <w:rPr>
      <w:rFonts w:ascii="Arial" w:hAnsi="Arial"/>
      <w:b/>
      <w:noProof/>
      <w:sz w:val="18"/>
      <w:lang w:val="en-GB" w:eastAsia="en-US"/>
    </w:rPr>
  </w:style>
  <w:style w:type="character" w:customStyle="1" w:styleId="EditorsNoteChar">
    <w:name w:val="Editor's Note Char"/>
    <w:link w:val="EditorsNote"/>
    <w:rsid w:val="001C2F47"/>
    <w:rPr>
      <w:rFonts w:ascii="Times New Roman" w:hAnsi="Times New Roman"/>
      <w:color w:val="FF0000"/>
      <w:lang w:val="en-GB" w:eastAsia="en-US"/>
    </w:rPr>
  </w:style>
  <w:style w:type="character" w:customStyle="1" w:styleId="B2Char">
    <w:name w:val="B2 Char"/>
    <w:link w:val="B2"/>
    <w:rsid w:val="001C2F47"/>
    <w:rPr>
      <w:rFonts w:ascii="Times New Roman" w:hAnsi="Times New Roman"/>
      <w:lang w:val="en-GB" w:eastAsia="en-US"/>
    </w:rPr>
  </w:style>
  <w:style w:type="paragraph" w:customStyle="1" w:styleId="HO">
    <w:name w:val="HO"/>
    <w:basedOn w:val="a"/>
    <w:rsid w:val="001C2F47"/>
    <w:pPr>
      <w:overflowPunct w:val="0"/>
      <w:autoSpaceDE w:val="0"/>
      <w:autoSpaceDN w:val="0"/>
      <w:adjustRightInd w:val="0"/>
      <w:jc w:val="right"/>
      <w:textAlignment w:val="baseline"/>
    </w:pPr>
    <w:rPr>
      <w:b/>
      <w:color w:val="000000"/>
      <w:lang w:eastAsia="en-GB"/>
    </w:rPr>
  </w:style>
  <w:style w:type="paragraph" w:styleId="af2">
    <w:name w:val="Normal (Web)"/>
    <w:basedOn w:val="a"/>
    <w:uiPriority w:val="99"/>
    <w:unhideWhenUsed/>
    <w:rsid w:val="001C2F47"/>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1C2F47"/>
    <w:pPr>
      <w:overflowPunct w:val="0"/>
      <w:autoSpaceDE w:val="0"/>
      <w:autoSpaceDN w:val="0"/>
      <w:adjustRightInd w:val="0"/>
      <w:ind w:left="2127" w:hanging="2127"/>
      <w:textAlignment w:val="baseline"/>
    </w:pPr>
    <w:rPr>
      <w:rFonts w:eastAsia="SimSun"/>
      <w:b/>
      <w:color w:val="FF0000"/>
      <w:lang w:eastAsia="ja-JP"/>
    </w:rPr>
  </w:style>
  <w:style w:type="paragraph" w:styleId="af3">
    <w:name w:val="Revision"/>
    <w:hidden/>
    <w:uiPriority w:val="99"/>
    <w:semiHidden/>
    <w:rsid w:val="001C2F47"/>
    <w:rPr>
      <w:rFonts w:ascii="Times New Roman" w:hAnsi="Times New Roman"/>
      <w:lang w:val="en-GB" w:eastAsia="en-US"/>
    </w:rPr>
  </w:style>
  <w:style w:type="paragraph" w:styleId="TOC">
    <w:name w:val="TOC Heading"/>
    <w:basedOn w:val="1"/>
    <w:next w:val="a"/>
    <w:uiPriority w:val="39"/>
    <w:unhideWhenUsed/>
    <w:qFormat/>
    <w:rsid w:val="001C2F4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customStyle="1" w:styleId="Mention">
    <w:name w:val="Mention"/>
    <w:uiPriority w:val="99"/>
    <w:semiHidden/>
    <w:unhideWhenUsed/>
    <w:rsid w:val="001C2F47"/>
    <w:rPr>
      <w:color w:val="2B579A"/>
      <w:shd w:val="clear" w:color="auto" w:fill="E6E6E6"/>
    </w:rPr>
  </w:style>
  <w:style w:type="paragraph" w:customStyle="1" w:styleId="ZC">
    <w:name w:val="ZC"/>
    <w:rsid w:val="001C2F47"/>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1C2F47"/>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1C2F47"/>
    <w:pPr>
      <w:overflowPunct w:val="0"/>
      <w:autoSpaceDE w:val="0"/>
      <w:autoSpaceDN w:val="0"/>
      <w:adjustRightInd w:val="0"/>
      <w:textAlignment w:val="baseline"/>
    </w:pPr>
    <w:rPr>
      <w:b/>
      <w:color w:val="000000"/>
      <w:lang w:eastAsia="en-GB"/>
    </w:rPr>
  </w:style>
  <w:style w:type="character" w:customStyle="1" w:styleId="TANChar">
    <w:name w:val="TAN Char"/>
    <w:link w:val="TAN"/>
    <w:locked/>
    <w:rsid w:val="001C2F47"/>
    <w:rPr>
      <w:rFonts w:ascii="Arial" w:hAnsi="Arial"/>
      <w:sz w:val="18"/>
      <w:lang w:val="en-GB" w:eastAsia="en-US"/>
    </w:rPr>
  </w:style>
  <w:style w:type="paragraph" w:styleId="af4">
    <w:name w:val="Bibliography"/>
    <w:basedOn w:val="a"/>
    <w:next w:val="a"/>
    <w:uiPriority w:val="37"/>
    <w:semiHidden/>
    <w:unhideWhenUsed/>
    <w:rsid w:val="001C2F47"/>
    <w:pPr>
      <w:overflowPunct w:val="0"/>
      <w:autoSpaceDE w:val="0"/>
      <w:autoSpaceDN w:val="0"/>
      <w:adjustRightInd w:val="0"/>
      <w:textAlignment w:val="baseline"/>
    </w:pPr>
    <w:rPr>
      <w:lang w:eastAsia="en-GB"/>
    </w:rPr>
  </w:style>
  <w:style w:type="paragraph" w:styleId="af5">
    <w:name w:val="Block Text"/>
    <w:basedOn w:val="a"/>
    <w:rsid w:val="001C2F4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6">
    <w:name w:val="Body Text"/>
    <w:basedOn w:val="a"/>
    <w:link w:val="Char5"/>
    <w:rsid w:val="001C2F47"/>
    <w:pPr>
      <w:overflowPunct w:val="0"/>
      <w:autoSpaceDE w:val="0"/>
      <w:autoSpaceDN w:val="0"/>
      <w:adjustRightInd w:val="0"/>
      <w:spacing w:after="120"/>
      <w:textAlignment w:val="baseline"/>
    </w:pPr>
    <w:rPr>
      <w:lang w:eastAsia="en-GB"/>
    </w:rPr>
  </w:style>
  <w:style w:type="character" w:customStyle="1" w:styleId="Char5">
    <w:name w:val="본문 Char"/>
    <w:basedOn w:val="a0"/>
    <w:link w:val="af6"/>
    <w:rsid w:val="001C2F47"/>
    <w:rPr>
      <w:rFonts w:ascii="Times New Roman" w:hAnsi="Times New Roman"/>
      <w:lang w:val="en-GB" w:eastAsia="en-GB"/>
    </w:rPr>
  </w:style>
  <w:style w:type="paragraph" w:styleId="25">
    <w:name w:val="Body Text 2"/>
    <w:basedOn w:val="a"/>
    <w:link w:val="2Char0"/>
    <w:rsid w:val="001C2F47"/>
    <w:pPr>
      <w:overflowPunct w:val="0"/>
      <w:autoSpaceDE w:val="0"/>
      <w:autoSpaceDN w:val="0"/>
      <w:adjustRightInd w:val="0"/>
      <w:spacing w:after="120" w:line="480" w:lineRule="auto"/>
      <w:textAlignment w:val="baseline"/>
    </w:pPr>
    <w:rPr>
      <w:lang w:eastAsia="en-GB"/>
    </w:rPr>
  </w:style>
  <w:style w:type="character" w:customStyle="1" w:styleId="2Char0">
    <w:name w:val="본문 2 Char"/>
    <w:basedOn w:val="a0"/>
    <w:link w:val="25"/>
    <w:rsid w:val="001C2F47"/>
    <w:rPr>
      <w:rFonts w:ascii="Times New Roman" w:hAnsi="Times New Roman"/>
      <w:lang w:val="en-GB" w:eastAsia="en-GB"/>
    </w:rPr>
  </w:style>
  <w:style w:type="paragraph" w:styleId="34">
    <w:name w:val="Body Text 3"/>
    <w:basedOn w:val="a"/>
    <w:link w:val="3Char0"/>
    <w:rsid w:val="001C2F47"/>
    <w:pPr>
      <w:overflowPunct w:val="0"/>
      <w:autoSpaceDE w:val="0"/>
      <w:autoSpaceDN w:val="0"/>
      <w:adjustRightInd w:val="0"/>
      <w:spacing w:after="120"/>
      <w:textAlignment w:val="baseline"/>
    </w:pPr>
    <w:rPr>
      <w:sz w:val="16"/>
      <w:szCs w:val="16"/>
      <w:lang w:eastAsia="en-GB"/>
    </w:rPr>
  </w:style>
  <w:style w:type="character" w:customStyle="1" w:styleId="3Char0">
    <w:name w:val="본문 3 Char"/>
    <w:basedOn w:val="a0"/>
    <w:link w:val="34"/>
    <w:rsid w:val="001C2F47"/>
    <w:rPr>
      <w:rFonts w:ascii="Times New Roman" w:hAnsi="Times New Roman"/>
      <w:sz w:val="16"/>
      <w:szCs w:val="16"/>
      <w:lang w:val="en-GB" w:eastAsia="en-GB"/>
    </w:rPr>
  </w:style>
  <w:style w:type="paragraph" w:styleId="af7">
    <w:name w:val="Body Text First Indent"/>
    <w:basedOn w:val="af6"/>
    <w:link w:val="Char6"/>
    <w:rsid w:val="001C2F47"/>
    <w:pPr>
      <w:spacing w:after="180"/>
      <w:ind w:firstLine="360"/>
    </w:pPr>
  </w:style>
  <w:style w:type="character" w:customStyle="1" w:styleId="Char6">
    <w:name w:val="본문 첫 줄 들여쓰기 Char"/>
    <w:basedOn w:val="Char5"/>
    <w:link w:val="af7"/>
    <w:rsid w:val="001C2F47"/>
    <w:rPr>
      <w:rFonts w:ascii="Times New Roman" w:hAnsi="Times New Roman"/>
      <w:lang w:val="en-GB" w:eastAsia="en-GB"/>
    </w:rPr>
  </w:style>
  <w:style w:type="paragraph" w:styleId="af8">
    <w:name w:val="Body Text Indent"/>
    <w:basedOn w:val="a"/>
    <w:link w:val="Char7"/>
    <w:rsid w:val="001C2F47"/>
    <w:pPr>
      <w:overflowPunct w:val="0"/>
      <w:autoSpaceDE w:val="0"/>
      <w:autoSpaceDN w:val="0"/>
      <w:adjustRightInd w:val="0"/>
      <w:spacing w:after="120"/>
      <w:ind w:left="283"/>
      <w:textAlignment w:val="baseline"/>
    </w:pPr>
    <w:rPr>
      <w:lang w:eastAsia="en-GB"/>
    </w:rPr>
  </w:style>
  <w:style w:type="character" w:customStyle="1" w:styleId="Char7">
    <w:name w:val="본문 들여쓰기 Char"/>
    <w:basedOn w:val="a0"/>
    <w:link w:val="af8"/>
    <w:rsid w:val="001C2F47"/>
    <w:rPr>
      <w:rFonts w:ascii="Times New Roman" w:hAnsi="Times New Roman"/>
      <w:lang w:val="en-GB" w:eastAsia="en-GB"/>
    </w:rPr>
  </w:style>
  <w:style w:type="paragraph" w:styleId="26">
    <w:name w:val="Body Text First Indent 2"/>
    <w:basedOn w:val="af8"/>
    <w:link w:val="2Char1"/>
    <w:rsid w:val="001C2F47"/>
    <w:pPr>
      <w:spacing w:after="180"/>
      <w:ind w:left="360" w:firstLine="360"/>
    </w:pPr>
  </w:style>
  <w:style w:type="character" w:customStyle="1" w:styleId="2Char1">
    <w:name w:val="본문 첫 줄 들여쓰기 2 Char"/>
    <w:basedOn w:val="Char7"/>
    <w:link w:val="26"/>
    <w:rsid w:val="001C2F47"/>
    <w:rPr>
      <w:rFonts w:ascii="Times New Roman" w:hAnsi="Times New Roman"/>
      <w:lang w:val="en-GB" w:eastAsia="en-GB"/>
    </w:rPr>
  </w:style>
  <w:style w:type="paragraph" w:styleId="27">
    <w:name w:val="Body Text Indent 2"/>
    <w:basedOn w:val="a"/>
    <w:link w:val="2Char2"/>
    <w:rsid w:val="001C2F47"/>
    <w:pPr>
      <w:overflowPunct w:val="0"/>
      <w:autoSpaceDE w:val="0"/>
      <w:autoSpaceDN w:val="0"/>
      <w:adjustRightInd w:val="0"/>
      <w:spacing w:after="120" w:line="480" w:lineRule="auto"/>
      <w:ind w:left="283"/>
      <w:textAlignment w:val="baseline"/>
    </w:pPr>
    <w:rPr>
      <w:lang w:eastAsia="en-GB"/>
    </w:rPr>
  </w:style>
  <w:style w:type="character" w:customStyle="1" w:styleId="2Char2">
    <w:name w:val="본문 들여쓰기 2 Char"/>
    <w:basedOn w:val="a0"/>
    <w:link w:val="27"/>
    <w:rsid w:val="001C2F47"/>
    <w:rPr>
      <w:rFonts w:ascii="Times New Roman" w:hAnsi="Times New Roman"/>
      <w:lang w:val="en-GB" w:eastAsia="en-GB"/>
    </w:rPr>
  </w:style>
  <w:style w:type="paragraph" w:styleId="35">
    <w:name w:val="Body Text Indent 3"/>
    <w:basedOn w:val="a"/>
    <w:link w:val="3Char1"/>
    <w:rsid w:val="001C2F47"/>
    <w:pPr>
      <w:overflowPunct w:val="0"/>
      <w:autoSpaceDE w:val="0"/>
      <w:autoSpaceDN w:val="0"/>
      <w:adjustRightInd w:val="0"/>
      <w:spacing w:after="120"/>
      <w:ind w:left="283"/>
      <w:textAlignment w:val="baseline"/>
    </w:pPr>
    <w:rPr>
      <w:sz w:val="16"/>
      <w:szCs w:val="16"/>
      <w:lang w:eastAsia="en-GB"/>
    </w:rPr>
  </w:style>
  <w:style w:type="character" w:customStyle="1" w:styleId="3Char1">
    <w:name w:val="본문 들여쓰기 3 Char"/>
    <w:basedOn w:val="a0"/>
    <w:link w:val="35"/>
    <w:rsid w:val="001C2F47"/>
    <w:rPr>
      <w:rFonts w:ascii="Times New Roman" w:hAnsi="Times New Roman"/>
      <w:sz w:val="16"/>
      <w:szCs w:val="16"/>
      <w:lang w:val="en-GB" w:eastAsia="en-GB"/>
    </w:rPr>
  </w:style>
  <w:style w:type="paragraph" w:styleId="af9">
    <w:name w:val="caption"/>
    <w:basedOn w:val="a"/>
    <w:next w:val="a"/>
    <w:semiHidden/>
    <w:unhideWhenUsed/>
    <w:qFormat/>
    <w:rsid w:val="001C2F47"/>
    <w:pPr>
      <w:overflowPunct w:val="0"/>
      <w:autoSpaceDE w:val="0"/>
      <w:autoSpaceDN w:val="0"/>
      <w:adjustRightInd w:val="0"/>
      <w:spacing w:after="200"/>
      <w:textAlignment w:val="baseline"/>
    </w:pPr>
    <w:rPr>
      <w:i/>
      <w:iCs/>
      <w:color w:val="1F497D" w:themeColor="text2"/>
      <w:sz w:val="18"/>
      <w:szCs w:val="18"/>
      <w:lang w:eastAsia="en-GB"/>
    </w:rPr>
  </w:style>
  <w:style w:type="paragraph" w:styleId="afa">
    <w:name w:val="Closing"/>
    <w:basedOn w:val="a"/>
    <w:link w:val="Char8"/>
    <w:rsid w:val="001C2F47"/>
    <w:pPr>
      <w:overflowPunct w:val="0"/>
      <w:autoSpaceDE w:val="0"/>
      <w:autoSpaceDN w:val="0"/>
      <w:adjustRightInd w:val="0"/>
      <w:spacing w:after="0"/>
      <w:ind w:left="4252"/>
      <w:textAlignment w:val="baseline"/>
    </w:pPr>
    <w:rPr>
      <w:lang w:eastAsia="en-GB"/>
    </w:rPr>
  </w:style>
  <w:style w:type="character" w:customStyle="1" w:styleId="Char8">
    <w:name w:val="맺음말 Char"/>
    <w:basedOn w:val="a0"/>
    <w:link w:val="afa"/>
    <w:rsid w:val="001C2F47"/>
    <w:rPr>
      <w:rFonts w:ascii="Times New Roman" w:hAnsi="Times New Roman"/>
      <w:lang w:val="en-GB" w:eastAsia="en-GB"/>
    </w:rPr>
  </w:style>
  <w:style w:type="character" w:customStyle="1" w:styleId="Char1">
    <w:name w:val="메모 텍스트 Char"/>
    <w:basedOn w:val="a0"/>
    <w:link w:val="ac"/>
    <w:rsid w:val="001C2F47"/>
    <w:rPr>
      <w:rFonts w:ascii="Times New Roman" w:hAnsi="Times New Roman"/>
      <w:lang w:val="en-GB" w:eastAsia="en-US"/>
    </w:rPr>
  </w:style>
  <w:style w:type="character" w:customStyle="1" w:styleId="Char3">
    <w:name w:val="메모 주제 Char"/>
    <w:basedOn w:val="Char1"/>
    <w:link w:val="af"/>
    <w:rsid w:val="001C2F47"/>
    <w:rPr>
      <w:rFonts w:ascii="Times New Roman" w:hAnsi="Times New Roman"/>
      <w:b/>
      <w:bCs/>
      <w:lang w:val="en-GB" w:eastAsia="en-US"/>
    </w:rPr>
  </w:style>
  <w:style w:type="paragraph" w:styleId="afb">
    <w:name w:val="Date"/>
    <w:basedOn w:val="a"/>
    <w:next w:val="a"/>
    <w:link w:val="Char9"/>
    <w:rsid w:val="001C2F47"/>
    <w:pPr>
      <w:overflowPunct w:val="0"/>
      <w:autoSpaceDE w:val="0"/>
      <w:autoSpaceDN w:val="0"/>
      <w:adjustRightInd w:val="0"/>
      <w:textAlignment w:val="baseline"/>
    </w:pPr>
    <w:rPr>
      <w:lang w:eastAsia="en-GB"/>
    </w:rPr>
  </w:style>
  <w:style w:type="character" w:customStyle="1" w:styleId="Char9">
    <w:name w:val="날짜 Char"/>
    <w:basedOn w:val="a0"/>
    <w:link w:val="afb"/>
    <w:rsid w:val="001C2F47"/>
    <w:rPr>
      <w:rFonts w:ascii="Times New Roman" w:hAnsi="Times New Roman"/>
      <w:lang w:val="en-GB" w:eastAsia="en-GB"/>
    </w:rPr>
  </w:style>
  <w:style w:type="character" w:customStyle="1" w:styleId="Char4">
    <w:name w:val="문서 구조 Char"/>
    <w:basedOn w:val="a0"/>
    <w:link w:val="af0"/>
    <w:rsid w:val="001C2F47"/>
    <w:rPr>
      <w:rFonts w:ascii="Tahoma" w:hAnsi="Tahoma" w:cs="Tahoma"/>
      <w:shd w:val="clear" w:color="auto" w:fill="000080"/>
      <w:lang w:val="en-GB" w:eastAsia="en-US"/>
    </w:rPr>
  </w:style>
  <w:style w:type="paragraph" w:styleId="afc">
    <w:name w:val="E-mail Signature"/>
    <w:basedOn w:val="a"/>
    <w:link w:val="Chara"/>
    <w:rsid w:val="001C2F47"/>
    <w:pPr>
      <w:overflowPunct w:val="0"/>
      <w:autoSpaceDE w:val="0"/>
      <w:autoSpaceDN w:val="0"/>
      <w:adjustRightInd w:val="0"/>
      <w:spacing w:after="0"/>
      <w:textAlignment w:val="baseline"/>
    </w:pPr>
    <w:rPr>
      <w:lang w:eastAsia="en-GB"/>
    </w:rPr>
  </w:style>
  <w:style w:type="character" w:customStyle="1" w:styleId="Chara">
    <w:name w:val="전자 메일 서명 Char"/>
    <w:basedOn w:val="a0"/>
    <w:link w:val="afc"/>
    <w:rsid w:val="001C2F47"/>
    <w:rPr>
      <w:rFonts w:ascii="Times New Roman" w:hAnsi="Times New Roman"/>
      <w:lang w:val="en-GB" w:eastAsia="en-GB"/>
    </w:rPr>
  </w:style>
  <w:style w:type="paragraph" w:styleId="afd">
    <w:name w:val="endnote text"/>
    <w:basedOn w:val="a"/>
    <w:link w:val="Charb"/>
    <w:rsid w:val="001C2F47"/>
    <w:pPr>
      <w:overflowPunct w:val="0"/>
      <w:autoSpaceDE w:val="0"/>
      <w:autoSpaceDN w:val="0"/>
      <w:adjustRightInd w:val="0"/>
      <w:spacing w:after="0"/>
      <w:textAlignment w:val="baseline"/>
    </w:pPr>
    <w:rPr>
      <w:lang w:eastAsia="en-GB"/>
    </w:rPr>
  </w:style>
  <w:style w:type="character" w:customStyle="1" w:styleId="Charb">
    <w:name w:val="미주 텍스트 Char"/>
    <w:basedOn w:val="a0"/>
    <w:link w:val="afd"/>
    <w:rsid w:val="001C2F47"/>
    <w:rPr>
      <w:rFonts w:ascii="Times New Roman" w:hAnsi="Times New Roman"/>
      <w:lang w:val="en-GB" w:eastAsia="en-GB"/>
    </w:rPr>
  </w:style>
  <w:style w:type="paragraph" w:styleId="afe">
    <w:name w:val="envelope address"/>
    <w:basedOn w:val="a"/>
    <w:rsid w:val="001C2F4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
    <w:name w:val="envelope return"/>
    <w:basedOn w:val="a"/>
    <w:rsid w:val="001C2F4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Char0">
    <w:name w:val="각주 텍스트 Char"/>
    <w:basedOn w:val="a0"/>
    <w:link w:val="a6"/>
    <w:rsid w:val="001C2F47"/>
    <w:rPr>
      <w:rFonts w:ascii="Times New Roman" w:hAnsi="Times New Roman"/>
      <w:sz w:val="16"/>
      <w:lang w:val="en-GB" w:eastAsia="en-US"/>
    </w:rPr>
  </w:style>
  <w:style w:type="paragraph" w:styleId="HTML">
    <w:name w:val="HTML Address"/>
    <w:basedOn w:val="a"/>
    <w:link w:val="HTMLChar"/>
    <w:rsid w:val="001C2F47"/>
    <w:pPr>
      <w:overflowPunct w:val="0"/>
      <w:autoSpaceDE w:val="0"/>
      <w:autoSpaceDN w:val="0"/>
      <w:adjustRightInd w:val="0"/>
      <w:spacing w:after="0"/>
      <w:textAlignment w:val="baseline"/>
    </w:pPr>
    <w:rPr>
      <w:i/>
      <w:iCs/>
      <w:lang w:eastAsia="en-GB"/>
    </w:rPr>
  </w:style>
  <w:style w:type="character" w:customStyle="1" w:styleId="HTMLChar">
    <w:name w:val="HTML 주소 Char"/>
    <w:basedOn w:val="a0"/>
    <w:link w:val="HTML"/>
    <w:rsid w:val="001C2F47"/>
    <w:rPr>
      <w:rFonts w:ascii="Times New Roman" w:hAnsi="Times New Roman"/>
      <w:i/>
      <w:iCs/>
      <w:lang w:val="en-GB" w:eastAsia="en-GB"/>
    </w:rPr>
  </w:style>
  <w:style w:type="paragraph" w:styleId="HTML0">
    <w:name w:val="HTML Preformatted"/>
    <w:basedOn w:val="a"/>
    <w:link w:val="HTMLChar0"/>
    <w:rsid w:val="001C2F47"/>
    <w:pPr>
      <w:overflowPunct w:val="0"/>
      <w:autoSpaceDE w:val="0"/>
      <w:autoSpaceDN w:val="0"/>
      <w:adjustRightInd w:val="0"/>
      <w:spacing w:after="0"/>
      <w:textAlignment w:val="baseline"/>
    </w:pPr>
    <w:rPr>
      <w:rFonts w:ascii="Consolas" w:hAnsi="Consolas"/>
      <w:lang w:eastAsia="en-GB"/>
    </w:rPr>
  </w:style>
  <w:style w:type="character" w:customStyle="1" w:styleId="HTMLChar0">
    <w:name w:val="미리 서식이 지정된 HTML Char"/>
    <w:basedOn w:val="a0"/>
    <w:link w:val="HTML0"/>
    <w:rsid w:val="001C2F47"/>
    <w:rPr>
      <w:rFonts w:ascii="Consolas" w:hAnsi="Consolas"/>
      <w:lang w:val="en-GB" w:eastAsia="en-GB"/>
    </w:rPr>
  </w:style>
  <w:style w:type="paragraph" w:styleId="36">
    <w:name w:val="index 3"/>
    <w:basedOn w:val="a"/>
    <w:next w:val="a"/>
    <w:rsid w:val="001C2F47"/>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1C2F47"/>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1C2F47"/>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1C2F47"/>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1C2F47"/>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1C2F47"/>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1C2F47"/>
    <w:pPr>
      <w:overflowPunct w:val="0"/>
      <w:autoSpaceDE w:val="0"/>
      <w:autoSpaceDN w:val="0"/>
      <w:adjustRightInd w:val="0"/>
      <w:spacing w:after="0"/>
      <w:ind w:left="1800" w:hanging="200"/>
      <w:textAlignment w:val="baseline"/>
    </w:pPr>
    <w:rPr>
      <w:lang w:eastAsia="en-GB"/>
    </w:rPr>
  </w:style>
  <w:style w:type="paragraph" w:styleId="aff0">
    <w:name w:val="index heading"/>
    <w:basedOn w:val="a"/>
    <w:next w:val="11"/>
    <w:rsid w:val="001C2F4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1">
    <w:name w:val="Intense Quote"/>
    <w:basedOn w:val="a"/>
    <w:next w:val="a"/>
    <w:link w:val="Charc"/>
    <w:uiPriority w:val="30"/>
    <w:qFormat/>
    <w:rsid w:val="001C2F4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c">
    <w:name w:val="강한 인용 Char"/>
    <w:basedOn w:val="a0"/>
    <w:link w:val="aff1"/>
    <w:uiPriority w:val="30"/>
    <w:rsid w:val="001C2F47"/>
    <w:rPr>
      <w:rFonts w:ascii="Times New Roman" w:hAnsi="Times New Roman"/>
      <w:i/>
      <w:iCs/>
      <w:color w:val="4F81BD" w:themeColor="accent1"/>
      <w:lang w:val="en-GB" w:eastAsia="en-GB"/>
    </w:rPr>
  </w:style>
  <w:style w:type="paragraph" w:styleId="aff2">
    <w:name w:val="List Continue"/>
    <w:basedOn w:val="a"/>
    <w:rsid w:val="001C2F47"/>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1C2F47"/>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1C2F47"/>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1C2F47"/>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1C2F47"/>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1C2F47"/>
    <w:pPr>
      <w:numPr>
        <w:numId w:val="8"/>
      </w:numPr>
      <w:overflowPunct w:val="0"/>
      <w:autoSpaceDE w:val="0"/>
      <w:autoSpaceDN w:val="0"/>
      <w:adjustRightInd w:val="0"/>
      <w:contextualSpacing/>
      <w:textAlignment w:val="baseline"/>
    </w:pPr>
    <w:rPr>
      <w:lang w:eastAsia="en-GB"/>
    </w:rPr>
  </w:style>
  <w:style w:type="paragraph" w:styleId="4">
    <w:name w:val="List Number 4"/>
    <w:basedOn w:val="a"/>
    <w:rsid w:val="001C2F47"/>
    <w:pPr>
      <w:numPr>
        <w:numId w:val="9"/>
      </w:numPr>
      <w:overflowPunct w:val="0"/>
      <w:autoSpaceDE w:val="0"/>
      <w:autoSpaceDN w:val="0"/>
      <w:adjustRightInd w:val="0"/>
      <w:contextualSpacing/>
      <w:textAlignment w:val="baseline"/>
    </w:pPr>
    <w:rPr>
      <w:lang w:eastAsia="en-GB"/>
    </w:rPr>
  </w:style>
  <w:style w:type="paragraph" w:styleId="5">
    <w:name w:val="List Number 5"/>
    <w:basedOn w:val="a"/>
    <w:rsid w:val="001C2F47"/>
    <w:pPr>
      <w:numPr>
        <w:numId w:val="10"/>
      </w:numPr>
      <w:overflowPunct w:val="0"/>
      <w:autoSpaceDE w:val="0"/>
      <w:autoSpaceDN w:val="0"/>
      <w:adjustRightInd w:val="0"/>
      <w:contextualSpacing/>
      <w:textAlignment w:val="baseline"/>
    </w:pPr>
    <w:rPr>
      <w:lang w:eastAsia="en-GB"/>
    </w:rPr>
  </w:style>
  <w:style w:type="paragraph" w:styleId="aff3">
    <w:name w:val="List Paragraph"/>
    <w:basedOn w:val="a"/>
    <w:uiPriority w:val="34"/>
    <w:qFormat/>
    <w:rsid w:val="001C2F47"/>
    <w:pPr>
      <w:overflowPunct w:val="0"/>
      <w:autoSpaceDE w:val="0"/>
      <w:autoSpaceDN w:val="0"/>
      <w:adjustRightInd w:val="0"/>
      <w:ind w:left="720"/>
      <w:contextualSpacing/>
      <w:textAlignment w:val="baseline"/>
    </w:pPr>
    <w:rPr>
      <w:lang w:eastAsia="en-GB"/>
    </w:rPr>
  </w:style>
  <w:style w:type="paragraph" w:styleId="aff4">
    <w:name w:val="macro"/>
    <w:link w:val="Chard"/>
    <w:rsid w:val="001C2F47"/>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매크로 텍스트 Char"/>
    <w:basedOn w:val="a0"/>
    <w:link w:val="aff4"/>
    <w:rsid w:val="001C2F47"/>
    <w:rPr>
      <w:rFonts w:ascii="Consolas" w:hAnsi="Consolas"/>
      <w:lang w:val="en-GB" w:eastAsia="en-US"/>
    </w:rPr>
  </w:style>
  <w:style w:type="paragraph" w:styleId="aff5">
    <w:name w:val="Message Header"/>
    <w:basedOn w:val="a"/>
    <w:link w:val="Chare"/>
    <w:rsid w:val="001C2F4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e">
    <w:name w:val="메시지 머리글 Char"/>
    <w:basedOn w:val="a0"/>
    <w:link w:val="aff5"/>
    <w:rsid w:val="001C2F47"/>
    <w:rPr>
      <w:rFonts w:asciiTheme="majorHAnsi" w:eastAsiaTheme="majorEastAsia" w:hAnsiTheme="majorHAnsi" w:cstheme="majorBidi"/>
      <w:sz w:val="24"/>
      <w:szCs w:val="24"/>
      <w:shd w:val="pct20" w:color="auto" w:fill="auto"/>
      <w:lang w:val="en-GB" w:eastAsia="en-GB"/>
    </w:rPr>
  </w:style>
  <w:style w:type="paragraph" w:styleId="aff6">
    <w:name w:val="No Spacing"/>
    <w:uiPriority w:val="1"/>
    <w:qFormat/>
    <w:rsid w:val="001C2F47"/>
    <w:rPr>
      <w:rFonts w:ascii="Times New Roman" w:hAnsi="Times New Roman"/>
      <w:lang w:val="en-GB" w:eastAsia="en-US"/>
    </w:rPr>
  </w:style>
  <w:style w:type="paragraph" w:styleId="aff7">
    <w:name w:val="Normal Indent"/>
    <w:basedOn w:val="a"/>
    <w:rsid w:val="001C2F47"/>
    <w:pPr>
      <w:overflowPunct w:val="0"/>
      <w:autoSpaceDE w:val="0"/>
      <w:autoSpaceDN w:val="0"/>
      <w:adjustRightInd w:val="0"/>
      <w:ind w:left="720"/>
      <w:textAlignment w:val="baseline"/>
    </w:pPr>
    <w:rPr>
      <w:lang w:eastAsia="en-GB"/>
    </w:rPr>
  </w:style>
  <w:style w:type="paragraph" w:styleId="aff8">
    <w:name w:val="Note Heading"/>
    <w:basedOn w:val="a"/>
    <w:next w:val="a"/>
    <w:link w:val="Charf"/>
    <w:rsid w:val="001C2F47"/>
    <w:pPr>
      <w:overflowPunct w:val="0"/>
      <w:autoSpaceDE w:val="0"/>
      <w:autoSpaceDN w:val="0"/>
      <w:adjustRightInd w:val="0"/>
      <w:spacing w:after="0"/>
      <w:textAlignment w:val="baseline"/>
    </w:pPr>
    <w:rPr>
      <w:lang w:eastAsia="en-GB"/>
    </w:rPr>
  </w:style>
  <w:style w:type="character" w:customStyle="1" w:styleId="Charf">
    <w:name w:val="각주/미주 머리글 Char"/>
    <w:basedOn w:val="a0"/>
    <w:link w:val="aff8"/>
    <w:rsid w:val="001C2F47"/>
    <w:rPr>
      <w:rFonts w:ascii="Times New Roman" w:hAnsi="Times New Roman"/>
      <w:lang w:val="en-GB" w:eastAsia="en-GB"/>
    </w:rPr>
  </w:style>
  <w:style w:type="paragraph" w:styleId="aff9">
    <w:name w:val="Plain Text"/>
    <w:basedOn w:val="a"/>
    <w:link w:val="Charf0"/>
    <w:rsid w:val="001C2F4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0">
    <w:name w:val="글자만 Char"/>
    <w:basedOn w:val="a0"/>
    <w:link w:val="aff9"/>
    <w:rsid w:val="001C2F47"/>
    <w:rPr>
      <w:rFonts w:ascii="Consolas" w:hAnsi="Consolas"/>
      <w:sz w:val="21"/>
      <w:szCs w:val="21"/>
      <w:lang w:val="en-GB" w:eastAsia="en-GB"/>
    </w:rPr>
  </w:style>
  <w:style w:type="paragraph" w:styleId="affa">
    <w:name w:val="Quote"/>
    <w:basedOn w:val="a"/>
    <w:next w:val="a"/>
    <w:link w:val="Charf1"/>
    <w:uiPriority w:val="29"/>
    <w:qFormat/>
    <w:rsid w:val="001C2F4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1">
    <w:name w:val="인용 Char"/>
    <w:basedOn w:val="a0"/>
    <w:link w:val="affa"/>
    <w:uiPriority w:val="29"/>
    <w:rsid w:val="001C2F47"/>
    <w:rPr>
      <w:rFonts w:ascii="Times New Roman" w:hAnsi="Times New Roman"/>
      <w:i/>
      <w:iCs/>
      <w:color w:val="404040" w:themeColor="text1" w:themeTint="BF"/>
      <w:lang w:val="en-GB" w:eastAsia="en-GB"/>
    </w:rPr>
  </w:style>
  <w:style w:type="paragraph" w:styleId="affb">
    <w:name w:val="Salutation"/>
    <w:basedOn w:val="a"/>
    <w:next w:val="a"/>
    <w:link w:val="Charf2"/>
    <w:rsid w:val="001C2F47"/>
    <w:pPr>
      <w:overflowPunct w:val="0"/>
      <w:autoSpaceDE w:val="0"/>
      <w:autoSpaceDN w:val="0"/>
      <w:adjustRightInd w:val="0"/>
      <w:textAlignment w:val="baseline"/>
    </w:pPr>
    <w:rPr>
      <w:lang w:eastAsia="en-GB"/>
    </w:rPr>
  </w:style>
  <w:style w:type="character" w:customStyle="1" w:styleId="Charf2">
    <w:name w:val="인사말 Char"/>
    <w:basedOn w:val="a0"/>
    <w:link w:val="affb"/>
    <w:rsid w:val="001C2F47"/>
    <w:rPr>
      <w:rFonts w:ascii="Times New Roman" w:hAnsi="Times New Roman"/>
      <w:lang w:val="en-GB" w:eastAsia="en-GB"/>
    </w:rPr>
  </w:style>
  <w:style w:type="paragraph" w:styleId="affc">
    <w:name w:val="Signature"/>
    <w:basedOn w:val="a"/>
    <w:link w:val="Charf3"/>
    <w:rsid w:val="001C2F47"/>
    <w:pPr>
      <w:overflowPunct w:val="0"/>
      <w:autoSpaceDE w:val="0"/>
      <w:autoSpaceDN w:val="0"/>
      <w:adjustRightInd w:val="0"/>
      <w:spacing w:after="0"/>
      <w:ind w:left="4252"/>
      <w:textAlignment w:val="baseline"/>
    </w:pPr>
    <w:rPr>
      <w:lang w:eastAsia="en-GB"/>
    </w:rPr>
  </w:style>
  <w:style w:type="character" w:customStyle="1" w:styleId="Charf3">
    <w:name w:val="서명 Char"/>
    <w:basedOn w:val="a0"/>
    <w:link w:val="affc"/>
    <w:rsid w:val="001C2F47"/>
    <w:rPr>
      <w:rFonts w:ascii="Times New Roman" w:hAnsi="Times New Roman"/>
      <w:lang w:val="en-GB" w:eastAsia="en-GB"/>
    </w:rPr>
  </w:style>
  <w:style w:type="paragraph" w:styleId="affd">
    <w:name w:val="Subtitle"/>
    <w:basedOn w:val="a"/>
    <w:next w:val="a"/>
    <w:link w:val="Charf4"/>
    <w:qFormat/>
    <w:rsid w:val="001C2F47"/>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4">
    <w:name w:val="부제 Char"/>
    <w:basedOn w:val="a0"/>
    <w:link w:val="affd"/>
    <w:rsid w:val="001C2F47"/>
    <w:rPr>
      <w:rFonts w:asciiTheme="minorHAnsi" w:hAnsiTheme="minorHAnsi" w:cstheme="minorBidi"/>
      <w:color w:val="5A5A5A" w:themeColor="text1" w:themeTint="A5"/>
      <w:spacing w:val="15"/>
      <w:sz w:val="22"/>
      <w:szCs w:val="22"/>
      <w:lang w:val="en-GB" w:eastAsia="en-GB"/>
    </w:rPr>
  </w:style>
  <w:style w:type="paragraph" w:styleId="affe">
    <w:name w:val="table of authorities"/>
    <w:basedOn w:val="a"/>
    <w:next w:val="a"/>
    <w:rsid w:val="001C2F47"/>
    <w:pPr>
      <w:overflowPunct w:val="0"/>
      <w:autoSpaceDE w:val="0"/>
      <w:autoSpaceDN w:val="0"/>
      <w:adjustRightInd w:val="0"/>
      <w:spacing w:after="0"/>
      <w:ind w:left="200" w:hanging="200"/>
      <w:textAlignment w:val="baseline"/>
    </w:pPr>
    <w:rPr>
      <w:lang w:eastAsia="en-GB"/>
    </w:rPr>
  </w:style>
  <w:style w:type="paragraph" w:styleId="afff">
    <w:name w:val="table of figures"/>
    <w:basedOn w:val="a"/>
    <w:next w:val="a"/>
    <w:rsid w:val="001C2F47"/>
    <w:pPr>
      <w:overflowPunct w:val="0"/>
      <w:autoSpaceDE w:val="0"/>
      <w:autoSpaceDN w:val="0"/>
      <w:adjustRightInd w:val="0"/>
      <w:spacing w:after="0"/>
      <w:textAlignment w:val="baseline"/>
    </w:pPr>
    <w:rPr>
      <w:lang w:eastAsia="en-GB"/>
    </w:rPr>
  </w:style>
  <w:style w:type="paragraph" w:styleId="afff0">
    <w:name w:val="Title"/>
    <w:basedOn w:val="a"/>
    <w:next w:val="a"/>
    <w:link w:val="Charf5"/>
    <w:qFormat/>
    <w:rsid w:val="001C2F4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5">
    <w:name w:val="제목 Char"/>
    <w:basedOn w:val="a0"/>
    <w:link w:val="afff0"/>
    <w:rsid w:val="001C2F47"/>
    <w:rPr>
      <w:rFonts w:asciiTheme="majorHAnsi" w:eastAsiaTheme="majorEastAsia" w:hAnsiTheme="majorHAnsi" w:cstheme="majorBidi"/>
      <w:spacing w:val="-10"/>
      <w:kern w:val="28"/>
      <w:sz w:val="56"/>
      <w:szCs w:val="56"/>
      <w:lang w:val="en-GB" w:eastAsia="en-GB"/>
    </w:rPr>
  </w:style>
  <w:style w:type="paragraph" w:styleId="afff1">
    <w:name w:val="toa heading"/>
    <w:basedOn w:val="a"/>
    <w:next w:val="a"/>
    <w:rsid w:val="001C2F4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a0"/>
    <w:rsid w:val="001C2F47"/>
  </w:style>
  <w:style w:type="paragraph" w:customStyle="1" w:styleId="EditorsNote0">
    <w:name w:val="Editor.s Note"/>
    <w:basedOn w:val="EditorsNote"/>
    <w:link w:val="EditorsNoteChar0"/>
    <w:qFormat/>
    <w:rsid w:val="00731C9F"/>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731C9F"/>
    <w:rPr>
      <w:rFonts w:ascii="Times New Roman" w:hAnsi="Times New Roman"/>
      <w:color w:val="FF0000"/>
      <w:lang w:val="en-GB" w:eastAsia="en-GB"/>
    </w:rPr>
  </w:style>
  <w:style w:type="paragraph" w:customStyle="1" w:styleId="StartEndofChange">
    <w:name w:val="Start/End of Change"/>
    <w:basedOn w:val="1"/>
    <w:qFormat/>
    <w:rsid w:val="00A966B2"/>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CRCoverPageZchn">
    <w:name w:val="CR Cover Page Zchn"/>
    <w:link w:val="CRCoverPage"/>
    <w:rsid w:val="0084622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9709757">
      <w:bodyDiv w:val="1"/>
      <w:marLeft w:val="0"/>
      <w:marRight w:val="0"/>
      <w:marTop w:val="0"/>
      <w:marBottom w:val="0"/>
      <w:divBdr>
        <w:top w:val="none" w:sz="0" w:space="0" w:color="auto"/>
        <w:left w:val="none" w:sz="0" w:space="0" w:color="auto"/>
        <w:bottom w:val="none" w:sz="0" w:space="0" w:color="auto"/>
        <w:right w:val="none" w:sz="0" w:space="0" w:color="auto"/>
      </w:divBdr>
    </w:div>
    <w:div w:id="981426607">
      <w:bodyDiv w:val="1"/>
      <w:marLeft w:val="0"/>
      <w:marRight w:val="0"/>
      <w:marTop w:val="0"/>
      <w:marBottom w:val="0"/>
      <w:divBdr>
        <w:top w:val="none" w:sz="0" w:space="0" w:color="auto"/>
        <w:left w:val="none" w:sz="0" w:space="0" w:color="auto"/>
        <w:bottom w:val="none" w:sz="0" w:space="0" w:color="auto"/>
        <w:right w:val="none" w:sz="0" w:space="0" w:color="auto"/>
      </w:divBdr>
    </w:div>
    <w:div w:id="1403061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280127-46BE-479B-8932-F791E305F0D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21</TotalTime>
  <Pages>21</Pages>
  <Words>9214</Words>
  <Characters>52524</Characters>
  <Application>Microsoft Office Word</Application>
  <DocSecurity>0</DocSecurity>
  <Lines>437</Lines>
  <Paragraphs>123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61615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Hongsuk (LGE)</cp:lastModifiedBy>
  <cp:revision>6</cp:revision>
  <cp:lastPrinted>1900-01-01T00:00:00Z</cp:lastPrinted>
  <dcterms:created xsi:type="dcterms:W3CDTF">2024-11-07T23:38:00Z</dcterms:created>
  <dcterms:modified xsi:type="dcterms:W3CDTF">2024-11-08T05:36:00Z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S2-2407504</vt:lpwstr>
  </property>
  <property fmtid="{D5CDD505-2E9C-101B-9397-08002B2CF9AE}" pid="10" name="Spec#">
    <vt:lpwstr>23.503</vt:lpwstr>
  </property>
  <property fmtid="{D5CDD505-2E9C-101B-9397-08002B2CF9AE}" pid="11" name="Cr#">
    <vt:lpwstr>1308</vt:lpwstr>
  </property>
  <property fmtid="{D5CDD505-2E9C-101B-9397-08002B2CF9AE}" pid="12" name="Revision">
    <vt:lpwstr>-</vt:lpwstr>
  </property>
  <property fmtid="{D5CDD505-2E9C-101B-9397-08002B2CF9AE}" pid="13" name="Version">
    <vt:lpwstr>19.0.0</vt:lpwstr>
  </property>
  <property fmtid="{D5CDD505-2E9C-101B-9397-08002B2CF9AE}" pid="14" name="CrTitle">
    <vt:lpwstr>Corrections to the handling of the UE and the AM Policy association</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TEI19_MINPA</vt:lpwstr>
  </property>
  <property fmtid="{D5CDD505-2E9C-101B-9397-08002B2CF9AE}" pid="18" name="Cat">
    <vt:lpwstr>F</vt:lpwstr>
  </property>
  <property fmtid="{D5CDD505-2E9C-101B-9397-08002B2CF9AE}" pid="19" name="ResDate">
    <vt:lpwstr>2024-07-09</vt:lpwstr>
  </property>
  <property fmtid="{D5CDD505-2E9C-101B-9397-08002B2CF9AE}" pid="20" name="Release">
    <vt:lpwstr>Rel-19</vt:lpwstr>
  </property>
</Properties>
</file>